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1574D34D" w:rsidR="005D4E7D" w:rsidRDefault="005D4E7D" w:rsidP="005D4E7D">
      <w:pPr>
        <w:tabs>
          <w:tab w:val="right" w:pos="9638"/>
        </w:tabs>
        <w:rPr>
          <w:rFonts w:ascii="Arial" w:hAnsi="Arial" w:cs="Arial"/>
          <w:b/>
          <w:bCs/>
          <w:sz w:val="24"/>
          <w:szCs w:val="24"/>
        </w:rPr>
      </w:pPr>
      <w:bookmarkStart w:id="0" w:name="scope"/>
      <w:bookmarkStart w:id="1" w:name="_Toc93073649"/>
      <w:bookmarkEnd w:id="0"/>
      <w:r w:rsidRPr="41FCFC67">
        <w:rPr>
          <w:rFonts w:ascii="Arial" w:hAnsi="Arial" w:cs="Arial"/>
          <w:b/>
          <w:bCs/>
          <w:sz w:val="24"/>
          <w:szCs w:val="24"/>
        </w:rPr>
        <w:t>3GPP SA WG2 Meeting #1</w:t>
      </w:r>
      <w:r w:rsidR="0034209C">
        <w:rPr>
          <w:rFonts w:ascii="Arial" w:hAnsi="Arial" w:cs="Arial"/>
          <w:b/>
          <w:bCs/>
          <w:sz w:val="24"/>
          <w:szCs w:val="24"/>
        </w:rPr>
        <w:t>6</w:t>
      </w:r>
      <w:r w:rsidR="00186CEF">
        <w:rPr>
          <w:rFonts w:ascii="Arial" w:hAnsi="Arial" w:cs="Arial"/>
          <w:b/>
          <w:bCs/>
          <w:sz w:val="24"/>
          <w:szCs w:val="24"/>
        </w:rPr>
        <w:t>1</w:t>
      </w:r>
      <w:r>
        <w:tab/>
      </w:r>
      <w:r w:rsidR="00D62734" w:rsidRPr="00D62734">
        <w:rPr>
          <w:rFonts w:ascii="Arial" w:hAnsi="Arial" w:cs="Arial"/>
          <w:b/>
          <w:bCs/>
          <w:sz w:val="24"/>
          <w:szCs w:val="24"/>
        </w:rPr>
        <w:t>S2-2403</w:t>
      </w:r>
      <w:r w:rsidR="00450D14">
        <w:rPr>
          <w:rFonts w:ascii="Arial" w:hAnsi="Arial" w:cs="Arial"/>
          <w:b/>
          <w:bCs/>
          <w:sz w:val="24"/>
          <w:szCs w:val="24"/>
        </w:rPr>
        <w:t>121</w:t>
      </w:r>
    </w:p>
    <w:p w14:paraId="091FE08C" w14:textId="073219E3" w:rsidR="005D4E7D" w:rsidRDefault="00186CEF" w:rsidP="005D4E7D">
      <w:pPr>
        <w:pBdr>
          <w:bottom w:val="single" w:sz="6" w:space="0" w:color="auto"/>
        </w:pBdr>
        <w:tabs>
          <w:tab w:val="right" w:pos="9638"/>
        </w:tabs>
        <w:rPr>
          <w:rFonts w:ascii="Arial" w:hAnsi="Arial" w:cs="Arial"/>
          <w:b/>
          <w:sz w:val="24"/>
          <w:szCs w:val="24"/>
        </w:rPr>
      </w:pPr>
      <w:r>
        <w:rPr>
          <w:rFonts w:ascii="Arial" w:hAnsi="Arial" w:cs="Arial"/>
          <w:b/>
          <w:bCs/>
          <w:sz w:val="24"/>
          <w:szCs w:val="24"/>
        </w:rPr>
        <w:t>Athens, Greece</w:t>
      </w:r>
      <w:r w:rsidR="0043325A">
        <w:rPr>
          <w:rFonts w:ascii="Arial" w:hAnsi="Arial" w:cs="Arial"/>
          <w:b/>
          <w:bCs/>
          <w:sz w:val="24"/>
          <w:szCs w:val="24"/>
        </w:rPr>
        <w:t>,</w:t>
      </w:r>
      <w:r>
        <w:rPr>
          <w:rFonts w:ascii="Arial" w:hAnsi="Arial" w:cs="Arial"/>
          <w:b/>
          <w:bCs/>
          <w:sz w:val="24"/>
          <w:szCs w:val="24"/>
        </w:rPr>
        <w:t xml:space="preserve"> February</w:t>
      </w:r>
      <w:r w:rsidRPr="00E9522F">
        <w:rPr>
          <w:rFonts w:ascii="Arial" w:hAnsi="Arial" w:cs="Arial"/>
          <w:b/>
          <w:bCs/>
          <w:sz w:val="24"/>
          <w:szCs w:val="24"/>
        </w:rPr>
        <w:t xml:space="preserve"> </w:t>
      </w:r>
      <w:r>
        <w:rPr>
          <w:rFonts w:ascii="Arial" w:hAnsi="Arial" w:cs="Arial"/>
          <w:b/>
          <w:bCs/>
          <w:sz w:val="24"/>
          <w:szCs w:val="24"/>
        </w:rPr>
        <w:t xml:space="preserve">26 </w:t>
      </w:r>
      <w:r w:rsidRPr="00E9522F">
        <w:rPr>
          <w:rFonts w:ascii="Arial" w:hAnsi="Arial" w:cs="Arial"/>
          <w:b/>
          <w:bCs/>
          <w:sz w:val="24"/>
          <w:szCs w:val="24"/>
        </w:rPr>
        <w:t>-</w:t>
      </w:r>
      <w:r>
        <w:rPr>
          <w:rFonts w:ascii="Arial" w:hAnsi="Arial" w:cs="Arial"/>
          <w:b/>
          <w:bCs/>
          <w:sz w:val="24"/>
          <w:szCs w:val="24"/>
        </w:rPr>
        <w:t xml:space="preserve"> March 1</w:t>
      </w:r>
      <w:r w:rsidRPr="00E9522F">
        <w:rPr>
          <w:rFonts w:ascii="Arial" w:hAnsi="Arial" w:cs="Arial"/>
          <w:b/>
          <w:bCs/>
          <w:sz w:val="24"/>
          <w:szCs w:val="24"/>
        </w:rPr>
        <w:t>, 202</w:t>
      </w:r>
      <w:r>
        <w:rPr>
          <w:rFonts w:ascii="Arial" w:hAnsi="Arial" w:cs="Arial"/>
          <w:b/>
          <w:bCs/>
          <w:sz w:val="24"/>
          <w:szCs w:val="24"/>
        </w:rPr>
        <w:t>4</w:t>
      </w:r>
      <w:r w:rsidR="005D4E7D" w:rsidRPr="57949D9B">
        <w:rPr>
          <w:rFonts w:ascii="Arial" w:hAnsi="Arial" w:cs="Arial"/>
          <w:b/>
          <w:sz w:val="24"/>
          <w:szCs w:val="24"/>
        </w:rPr>
        <w:t xml:space="preserve">           </w:t>
      </w:r>
      <w:r w:rsidR="005D4E7D">
        <w:tab/>
      </w:r>
      <w:r w:rsidR="00450D14" w:rsidRPr="00450D14">
        <w:rPr>
          <w:rFonts w:ascii="Arial" w:hAnsi="Arial" w:cs="Arial"/>
          <w:b/>
          <w:bCs/>
          <w:color w:val="0000FF"/>
        </w:rPr>
        <w:t>(revision of S2-2403009)</w:t>
      </w:r>
    </w:p>
    <w:p w14:paraId="26F5FD54" w14:textId="77777777" w:rsidR="005D4E7D" w:rsidRDefault="005D4E7D" w:rsidP="005D4E7D">
      <w:pPr>
        <w:ind w:left="2127" w:hanging="2127"/>
        <w:rPr>
          <w:rFonts w:ascii="Arial" w:hAnsi="Arial" w:cs="Arial"/>
          <w:b/>
        </w:rPr>
      </w:pPr>
      <w:r>
        <w:rPr>
          <w:rFonts w:ascii="Arial" w:hAnsi="Arial" w:cs="Arial"/>
          <w:b/>
        </w:rPr>
        <w:t>Source:</w:t>
      </w:r>
      <w:r>
        <w:rPr>
          <w:rFonts w:ascii="Arial" w:hAnsi="Arial" w:cs="Arial"/>
          <w:b/>
        </w:rPr>
        <w:tab/>
        <w:t>Nokia, Nokia Shanghai Bell</w:t>
      </w:r>
    </w:p>
    <w:p w14:paraId="46044845" w14:textId="4A9AF4A3" w:rsidR="005D4E7D" w:rsidRDefault="005D4E7D" w:rsidP="005D4E7D">
      <w:pPr>
        <w:ind w:left="2127" w:hanging="2127"/>
        <w:rPr>
          <w:rFonts w:ascii="Arial" w:hAnsi="Arial" w:cs="Arial"/>
          <w:b/>
        </w:rPr>
      </w:pPr>
      <w:r>
        <w:rPr>
          <w:rFonts w:ascii="Arial" w:hAnsi="Arial" w:cs="Arial"/>
          <w:b/>
        </w:rPr>
        <w:t>Title:</w:t>
      </w:r>
      <w:r>
        <w:tab/>
      </w:r>
      <w:r w:rsidR="007A4AD5">
        <w:rPr>
          <w:rFonts w:ascii="Arial" w:hAnsi="Arial" w:cs="Arial"/>
          <w:b/>
        </w:rPr>
        <w:t>KI#</w:t>
      </w:r>
      <w:r w:rsidR="00E86E35">
        <w:rPr>
          <w:rFonts w:ascii="Arial" w:hAnsi="Arial" w:cs="Arial"/>
          <w:b/>
        </w:rPr>
        <w:t>2</w:t>
      </w:r>
      <w:r w:rsidR="00262C7A">
        <w:rPr>
          <w:rFonts w:ascii="Arial" w:hAnsi="Arial" w:cs="Arial"/>
          <w:b/>
        </w:rPr>
        <w:t>:</w:t>
      </w:r>
      <w:r w:rsidR="007A4AD5">
        <w:rPr>
          <w:rFonts w:ascii="Arial" w:hAnsi="Arial" w:cs="Arial"/>
          <w:b/>
        </w:rPr>
        <w:t xml:space="preserve"> </w:t>
      </w:r>
      <w:r w:rsidR="00262C7A">
        <w:rPr>
          <w:rFonts w:ascii="Arial" w:hAnsi="Arial" w:cs="Arial"/>
          <w:b/>
        </w:rPr>
        <w:t>New s</w:t>
      </w:r>
      <w:r w:rsidR="0034209C">
        <w:rPr>
          <w:rFonts w:ascii="Arial" w:hAnsi="Arial" w:cs="Arial"/>
          <w:b/>
        </w:rPr>
        <w:t xml:space="preserve">olution for </w:t>
      </w:r>
      <w:r w:rsidR="00655D56" w:rsidRPr="00655D56">
        <w:rPr>
          <w:rFonts w:ascii="Arial" w:hAnsi="Arial" w:cs="Arial"/>
          <w:b/>
        </w:rPr>
        <w:t xml:space="preserve">Local UPF and EAS (re)selection considering </w:t>
      </w:r>
      <w:r w:rsidR="002B61B9">
        <w:rPr>
          <w:rFonts w:ascii="Arial" w:hAnsi="Arial" w:cs="Arial"/>
          <w:b/>
        </w:rPr>
        <w:t xml:space="preserve">access delay and </w:t>
      </w:r>
      <w:r w:rsidR="00655D56" w:rsidRPr="00655D56">
        <w:rPr>
          <w:rFonts w:ascii="Arial" w:hAnsi="Arial" w:cs="Arial"/>
          <w:b/>
        </w:rPr>
        <w:t>N6 delay information</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35870EF5"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A77CB3">
        <w:rPr>
          <w:rFonts w:ascii="Arial" w:hAnsi="Arial" w:cs="Arial"/>
          <w:b/>
        </w:rPr>
        <w:t>1</w:t>
      </w:r>
      <w:r>
        <w:rPr>
          <w:rFonts w:ascii="Arial" w:hAnsi="Arial" w:cs="Arial"/>
          <w:b/>
        </w:rPr>
        <w:t>9.</w:t>
      </w:r>
      <w:r w:rsidR="00186CEF">
        <w:rPr>
          <w:rFonts w:ascii="Arial" w:hAnsi="Arial" w:cs="Arial"/>
          <w:b/>
        </w:rPr>
        <w:t>9</w:t>
      </w:r>
    </w:p>
    <w:p w14:paraId="141BA426" w14:textId="5B421715"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bookmarkStart w:id="2" w:name="_Hlk157631386"/>
      <w:r w:rsidR="00186CEF" w:rsidRPr="00983F05">
        <w:rPr>
          <w:rFonts w:ascii="Arial" w:hAnsi="Arial" w:cs="Arial"/>
          <w:b/>
        </w:rPr>
        <w:t>FS_eEDGE_5GC_Ph3</w:t>
      </w:r>
      <w:bookmarkEnd w:id="2"/>
      <w:r w:rsidRPr="0079300F">
        <w:rPr>
          <w:rFonts w:ascii="Arial" w:hAnsi="Arial" w:cs="Arial"/>
          <w:b/>
        </w:rPr>
        <w:t xml:space="preserve"> </w:t>
      </w:r>
      <w:r>
        <w:rPr>
          <w:rFonts w:ascii="Arial" w:hAnsi="Arial" w:cs="Arial"/>
          <w:b/>
        </w:rPr>
        <w:t>/ Rel-19</w:t>
      </w:r>
    </w:p>
    <w:p w14:paraId="03750EDD" w14:textId="7B8A8A7A" w:rsidR="005D4E7D" w:rsidRDefault="005D4E7D" w:rsidP="005D4E7D">
      <w:pPr>
        <w:rPr>
          <w:rFonts w:ascii="Arial" w:hAnsi="Arial" w:cs="Arial"/>
          <w:i/>
        </w:rPr>
      </w:pPr>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proposes </w:t>
      </w:r>
      <w:r w:rsidR="0034209C">
        <w:rPr>
          <w:rFonts w:ascii="Arial" w:hAnsi="Arial" w:cs="Arial"/>
          <w:i/>
        </w:rPr>
        <w:t>a solution for KI#</w:t>
      </w:r>
      <w:r w:rsidR="00E86E35">
        <w:rPr>
          <w:rFonts w:ascii="Arial" w:hAnsi="Arial" w:cs="Arial"/>
          <w:i/>
        </w:rPr>
        <w:t>2.</w:t>
      </w:r>
    </w:p>
    <w:p w14:paraId="3CC7EB95" w14:textId="77777777" w:rsidR="005D4E7D" w:rsidRDefault="005D4E7D" w:rsidP="005D4E7D">
      <w:pPr>
        <w:pStyle w:val="Heading1"/>
      </w:pPr>
      <w:r>
        <w:t>Discussion</w:t>
      </w:r>
    </w:p>
    <w:p w14:paraId="1907BC1A" w14:textId="100CD9DA" w:rsidR="00577F84" w:rsidRPr="00D601F2" w:rsidRDefault="001B26D8" w:rsidP="00577F84">
      <w:r>
        <w:t xml:space="preserve">This contribution proposes a solution </w:t>
      </w:r>
      <w:r w:rsidRPr="001B26D8">
        <w:t>for KI#2</w:t>
      </w:r>
      <w:r>
        <w:t xml:space="preserve"> </w:t>
      </w:r>
      <w:r w:rsidRPr="00484D28">
        <w:t>on how to enable 5GC and/or a third party trusted and/or non-trusted Application Function to select the most suitable local UPF</w:t>
      </w:r>
      <w:r w:rsidR="00A70E3E" w:rsidRPr="00484D28">
        <w:t>/DNAI</w:t>
      </w:r>
      <w:r w:rsidRPr="00484D28">
        <w:t xml:space="preserve"> and EAS considering end to end delay that includes delay between a candidate N6 interface of the 5GS and a candidate EAS, and/or potentially EAS load</w:t>
      </w:r>
      <w:r w:rsidRPr="001B26D8">
        <w:t>.</w:t>
      </w:r>
    </w:p>
    <w:p w14:paraId="5918622A" w14:textId="77777777" w:rsidR="005D4E7D" w:rsidRDefault="005D4E7D" w:rsidP="005D4E7D">
      <w:pPr>
        <w:pStyle w:val="Heading1"/>
      </w:pPr>
      <w:r>
        <w:t>Proposal</w:t>
      </w:r>
    </w:p>
    <w:p w14:paraId="177AD07C" w14:textId="56E8C41F" w:rsidR="005D4E7D" w:rsidRDefault="00C2353D" w:rsidP="005D4E7D">
      <w:r>
        <w:rPr>
          <w:rStyle w:val="normaltextrun"/>
          <w:color w:val="000000"/>
          <w:shd w:val="clear" w:color="auto" w:fill="FFFFFF"/>
        </w:rPr>
        <w:t>A</w:t>
      </w:r>
      <w:r w:rsidR="00AE09FB">
        <w:rPr>
          <w:rStyle w:val="normaltextrun"/>
          <w:color w:val="000000"/>
          <w:shd w:val="clear" w:color="auto" w:fill="FFFFFF"/>
        </w:rPr>
        <w:t xml:space="preserve"> </w:t>
      </w:r>
      <w:r w:rsidR="002E20E2">
        <w:rPr>
          <w:rStyle w:val="normaltextrun"/>
          <w:color w:val="000000"/>
          <w:shd w:val="clear" w:color="auto" w:fill="FFFFFF"/>
        </w:rPr>
        <w:t xml:space="preserve">solution is </w:t>
      </w:r>
      <w:r w:rsidR="00AE09FB">
        <w:rPr>
          <w:rStyle w:val="normaltextrun"/>
          <w:color w:val="000000"/>
          <w:shd w:val="clear" w:color="auto" w:fill="FFFFFF"/>
        </w:rPr>
        <w:t xml:space="preserve">proposed </w:t>
      </w:r>
      <w:r w:rsidR="002E20E2">
        <w:rPr>
          <w:rStyle w:val="normaltextrun"/>
          <w:color w:val="000000"/>
          <w:shd w:val="clear" w:color="auto" w:fill="FFFFFF"/>
        </w:rPr>
        <w:t xml:space="preserve">for </w:t>
      </w:r>
      <w:r w:rsidR="00AE09FB">
        <w:rPr>
          <w:rStyle w:val="normaltextrun"/>
          <w:color w:val="000000"/>
          <w:shd w:val="clear" w:color="auto" w:fill="FFFFFF"/>
        </w:rPr>
        <w:t>KI</w:t>
      </w:r>
      <w:r w:rsidR="002E20E2">
        <w:rPr>
          <w:rStyle w:val="normaltextrun"/>
          <w:color w:val="000000"/>
          <w:shd w:val="clear" w:color="auto" w:fill="FFFFFF"/>
        </w:rPr>
        <w:t>#</w:t>
      </w:r>
      <w:r w:rsidR="009A5609">
        <w:rPr>
          <w:rStyle w:val="normaltextrun"/>
          <w:color w:val="000000"/>
          <w:shd w:val="clear" w:color="auto" w:fill="FFFFFF"/>
        </w:rPr>
        <w:t>2</w:t>
      </w:r>
      <w:r>
        <w:rPr>
          <w:rStyle w:val="normaltextrun"/>
          <w:color w:val="000000"/>
          <w:shd w:val="clear" w:color="auto" w:fill="FFFFFF"/>
        </w:rPr>
        <w:t xml:space="preserve"> </w:t>
      </w:r>
      <w:r w:rsidR="00AE09FB">
        <w:rPr>
          <w:rStyle w:val="normaltextrun"/>
          <w:color w:val="000000"/>
          <w:shd w:val="clear" w:color="auto" w:fill="FFFFFF"/>
        </w:rPr>
        <w:t xml:space="preserve">for incorporation in the </w:t>
      </w:r>
      <w:r w:rsidR="00186CEF" w:rsidRPr="00186CEF">
        <w:rPr>
          <w:rStyle w:val="normaltextrun"/>
          <w:color w:val="000000"/>
          <w:shd w:val="clear" w:color="auto" w:fill="FFFFFF"/>
        </w:rPr>
        <w:t>FS_eEDGE_5GC_Ph3</w:t>
      </w:r>
      <w:r w:rsidR="00AE09FB">
        <w:rPr>
          <w:rStyle w:val="normaltextrun"/>
          <w:color w:val="000000"/>
          <w:shd w:val="clear" w:color="auto" w:fill="FFFFFF"/>
        </w:rPr>
        <w:t xml:space="preserve"> TR23.700-</w:t>
      </w:r>
      <w:r w:rsidR="00186CEF">
        <w:rPr>
          <w:rStyle w:val="normaltextrun"/>
          <w:color w:val="000000"/>
          <w:shd w:val="clear" w:color="auto" w:fill="FFFFFF"/>
        </w:rPr>
        <w:t>49</w:t>
      </w:r>
      <w:r w:rsidR="00AE09FB">
        <w:rPr>
          <w:rStyle w:val="eop"/>
          <w:color w:val="000000"/>
          <w:shd w:val="clear" w:color="auto" w:fill="FFFFFF"/>
        </w:rPr>
        <w:t>.</w:t>
      </w:r>
    </w:p>
    <w:p w14:paraId="68260B4A" w14:textId="2E3D2405" w:rsidR="00C565E5" w:rsidRDefault="00C565E5" w:rsidP="00C565E5">
      <w:pPr>
        <w:jc w:val="center"/>
        <w:rPr>
          <w:color w:val="FF0000"/>
          <w:sz w:val="40"/>
        </w:rPr>
      </w:pPr>
      <w:r w:rsidRPr="00EC5C31">
        <w:rPr>
          <w:color w:val="FF0000"/>
          <w:sz w:val="40"/>
        </w:rPr>
        <w:t xml:space="preserve">*** </w:t>
      </w:r>
      <w:r>
        <w:rPr>
          <w:color w:val="FF0000"/>
          <w:sz w:val="40"/>
        </w:rPr>
        <w:t>First</w:t>
      </w:r>
      <w:r w:rsidRPr="00EC5C31">
        <w:rPr>
          <w:color w:val="FF0000"/>
          <w:sz w:val="40"/>
        </w:rPr>
        <w:t xml:space="preserve"> </w:t>
      </w:r>
      <w:proofErr w:type="gramStart"/>
      <w:r w:rsidRPr="00EC5C31">
        <w:rPr>
          <w:color w:val="FF0000"/>
          <w:sz w:val="40"/>
        </w:rPr>
        <w:t>change</w:t>
      </w:r>
      <w:r>
        <w:rPr>
          <w:color w:val="FF0000"/>
          <w:sz w:val="40"/>
        </w:rPr>
        <w:t xml:space="preserve">  </w:t>
      </w:r>
      <w:r w:rsidRPr="00EC5C31">
        <w:rPr>
          <w:color w:val="FF0000"/>
          <w:sz w:val="40"/>
        </w:rPr>
        <w:t>*</w:t>
      </w:r>
      <w:proofErr w:type="gramEnd"/>
      <w:r w:rsidRPr="00EC5C31">
        <w:rPr>
          <w:color w:val="FF0000"/>
          <w:sz w:val="40"/>
        </w:rPr>
        <w:t>**</w:t>
      </w:r>
    </w:p>
    <w:p w14:paraId="2B60529E" w14:textId="77777777" w:rsidR="00C565E5" w:rsidRPr="00C565E5" w:rsidRDefault="00C565E5" w:rsidP="00C565E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3" w:name="_Toc157687578"/>
      <w:r w:rsidRPr="00C565E5">
        <w:rPr>
          <w:rFonts w:ascii="Arial" w:eastAsia="Times New Roman" w:hAnsi="Arial"/>
          <w:sz w:val="36"/>
          <w:lang w:eastAsia="en-GB"/>
        </w:rPr>
        <w:t>6</w:t>
      </w:r>
      <w:r w:rsidRPr="00C565E5">
        <w:rPr>
          <w:rFonts w:ascii="Arial" w:eastAsia="Times New Roman" w:hAnsi="Arial"/>
          <w:sz w:val="36"/>
          <w:lang w:eastAsia="en-GB"/>
        </w:rPr>
        <w:tab/>
        <w:t>Solutions</w:t>
      </w:r>
      <w:bookmarkEnd w:id="3"/>
    </w:p>
    <w:p w14:paraId="294E3584" w14:textId="77777777" w:rsidR="00C565E5" w:rsidRPr="00C565E5" w:rsidRDefault="00C565E5" w:rsidP="00C565E5">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4" w:name="_Toc22214907"/>
      <w:bookmarkStart w:id="5" w:name="_Toc22286586"/>
      <w:bookmarkStart w:id="6" w:name="_Toc23317647"/>
      <w:bookmarkStart w:id="7" w:name="_Toc92987386"/>
      <w:bookmarkStart w:id="8" w:name="_Toc157687579"/>
      <w:r w:rsidRPr="00C565E5">
        <w:rPr>
          <w:rFonts w:ascii="Arial" w:eastAsia="Times New Roman" w:hAnsi="Arial"/>
          <w:sz w:val="32"/>
          <w:lang w:eastAsia="zh-CN"/>
        </w:rPr>
        <w:t>6.0</w:t>
      </w:r>
      <w:r w:rsidRPr="00C565E5">
        <w:rPr>
          <w:rFonts w:ascii="Arial" w:eastAsia="Times New Roman" w:hAnsi="Arial"/>
          <w:sz w:val="32"/>
          <w:lang w:eastAsia="zh-CN"/>
        </w:rPr>
        <w:tab/>
        <w:t>Mapping of Solutions to Key Issues</w:t>
      </w:r>
      <w:bookmarkEnd w:id="4"/>
      <w:bookmarkEnd w:id="5"/>
      <w:bookmarkEnd w:id="6"/>
      <w:bookmarkEnd w:id="7"/>
      <w:bookmarkEnd w:id="8"/>
    </w:p>
    <w:p w14:paraId="3867DE2F" w14:textId="77777777" w:rsidR="00C565E5" w:rsidRPr="00C565E5" w:rsidRDefault="00C565E5" w:rsidP="00C565E5">
      <w:pPr>
        <w:keepNext/>
        <w:keepLines/>
        <w:overflowPunct w:val="0"/>
        <w:autoSpaceDE w:val="0"/>
        <w:autoSpaceDN w:val="0"/>
        <w:adjustRightInd w:val="0"/>
        <w:spacing w:before="60"/>
        <w:jc w:val="center"/>
        <w:textAlignment w:val="baseline"/>
        <w:rPr>
          <w:rFonts w:ascii="Arial" w:eastAsia="Times New Roman" w:hAnsi="Arial"/>
          <w:b/>
          <w:lang w:eastAsia="en-GB"/>
        </w:rPr>
      </w:pPr>
      <w:r w:rsidRPr="00C565E5">
        <w:rPr>
          <w:rFonts w:ascii="Arial" w:eastAsia="Times New Roman" w:hAnsi="Arial"/>
          <w:b/>
          <w:lang w:eastAsia="en-GB"/>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5"/>
        <w:gridCol w:w="1453"/>
        <w:gridCol w:w="1559"/>
        <w:gridCol w:w="1560"/>
        <w:gridCol w:w="1559"/>
      </w:tblGrid>
      <w:tr w:rsidR="00C565E5" w:rsidRPr="00C565E5" w14:paraId="7FE06D07" w14:textId="77777777" w:rsidTr="0009304D">
        <w:trPr>
          <w:cantSplit/>
          <w:jc w:val="center"/>
        </w:trPr>
        <w:tc>
          <w:tcPr>
            <w:tcW w:w="1665" w:type="dxa"/>
            <w:shd w:val="clear" w:color="auto" w:fill="auto"/>
          </w:tcPr>
          <w:p w14:paraId="03C38F60" w14:textId="77777777" w:rsidR="00C565E5" w:rsidRPr="00C565E5" w:rsidRDefault="00C565E5" w:rsidP="00C565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31" w:type="dxa"/>
            <w:gridSpan w:val="4"/>
            <w:shd w:val="clear" w:color="auto" w:fill="auto"/>
          </w:tcPr>
          <w:p w14:paraId="00600D07" w14:textId="77777777" w:rsidR="00C565E5" w:rsidRPr="00C565E5" w:rsidRDefault="00C565E5" w:rsidP="00C565E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65E5">
              <w:rPr>
                <w:rFonts w:ascii="Arial" w:eastAsia="Times New Roman" w:hAnsi="Arial"/>
                <w:b/>
                <w:sz w:val="18"/>
                <w:lang w:eastAsia="en-GB"/>
              </w:rPr>
              <w:t>Key Issues</w:t>
            </w:r>
          </w:p>
        </w:tc>
      </w:tr>
      <w:tr w:rsidR="00C565E5" w:rsidRPr="00C565E5" w14:paraId="725557DE" w14:textId="77777777" w:rsidTr="0009304D">
        <w:trPr>
          <w:cantSplit/>
          <w:jc w:val="center"/>
        </w:trPr>
        <w:tc>
          <w:tcPr>
            <w:tcW w:w="1665" w:type="dxa"/>
            <w:shd w:val="clear" w:color="auto" w:fill="auto"/>
          </w:tcPr>
          <w:p w14:paraId="5FC39B2E" w14:textId="77777777" w:rsidR="00C565E5" w:rsidRPr="00C565E5" w:rsidRDefault="00C565E5" w:rsidP="00C565E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565E5">
              <w:rPr>
                <w:rFonts w:ascii="Arial" w:eastAsia="Times New Roman" w:hAnsi="Arial"/>
                <w:b/>
                <w:sz w:val="18"/>
                <w:lang w:eastAsia="en-GB"/>
              </w:rPr>
              <w:t>Solutions</w:t>
            </w:r>
          </w:p>
        </w:tc>
        <w:tc>
          <w:tcPr>
            <w:tcW w:w="1453" w:type="dxa"/>
            <w:shd w:val="clear" w:color="auto" w:fill="auto"/>
          </w:tcPr>
          <w:p w14:paraId="6E2522AD" w14:textId="32592867" w:rsidR="00C565E5" w:rsidRPr="00C565E5" w:rsidRDefault="00C565E5" w:rsidP="00C565E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559" w:type="dxa"/>
            <w:shd w:val="clear" w:color="auto" w:fill="auto"/>
          </w:tcPr>
          <w:p w14:paraId="21B0476D" w14:textId="0BF827D5" w:rsidR="00C565E5" w:rsidRPr="00C565E5" w:rsidRDefault="00DF1347" w:rsidP="00C565E5">
            <w:pPr>
              <w:keepNext/>
              <w:keepLines/>
              <w:overflowPunct w:val="0"/>
              <w:autoSpaceDE w:val="0"/>
              <w:autoSpaceDN w:val="0"/>
              <w:adjustRightInd w:val="0"/>
              <w:spacing w:after="0"/>
              <w:jc w:val="center"/>
              <w:textAlignment w:val="baseline"/>
              <w:rPr>
                <w:rFonts w:ascii="Arial" w:eastAsia="Times New Roman" w:hAnsi="Arial"/>
                <w:b/>
                <w:sz w:val="18"/>
                <w:lang w:eastAsia="en-GB"/>
              </w:rPr>
            </w:pPr>
            <w:ins w:id="9" w:author="Nokia-TC" w:date="2024-02-14T18:09:00Z">
              <w:r>
                <w:rPr>
                  <w:rFonts w:ascii="Arial" w:eastAsia="Times New Roman" w:hAnsi="Arial"/>
                  <w:b/>
                  <w:sz w:val="18"/>
                  <w:lang w:eastAsia="en-GB"/>
                </w:rPr>
                <w:t>Key Issue #2</w:t>
              </w:r>
            </w:ins>
          </w:p>
        </w:tc>
        <w:tc>
          <w:tcPr>
            <w:tcW w:w="1560" w:type="dxa"/>
            <w:shd w:val="clear" w:color="auto" w:fill="auto"/>
          </w:tcPr>
          <w:p w14:paraId="02B0EEC0" w14:textId="77777777" w:rsidR="00C565E5" w:rsidRPr="00C565E5" w:rsidRDefault="00C565E5" w:rsidP="00C565E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559" w:type="dxa"/>
            <w:shd w:val="clear" w:color="auto" w:fill="auto"/>
          </w:tcPr>
          <w:p w14:paraId="58C40088" w14:textId="77777777" w:rsidR="00C565E5" w:rsidRPr="00C565E5" w:rsidRDefault="00C565E5" w:rsidP="00C565E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C565E5" w:rsidRPr="00C565E5" w14:paraId="143DD00D" w14:textId="77777777" w:rsidTr="0009304D">
        <w:trPr>
          <w:cantSplit/>
          <w:jc w:val="center"/>
        </w:trPr>
        <w:tc>
          <w:tcPr>
            <w:tcW w:w="1665" w:type="dxa"/>
            <w:shd w:val="clear" w:color="auto" w:fill="auto"/>
          </w:tcPr>
          <w:p w14:paraId="4F18D729" w14:textId="65651102" w:rsidR="00C565E5" w:rsidRPr="00C565E5" w:rsidRDefault="0009304D" w:rsidP="00C565E5">
            <w:pPr>
              <w:keepNext/>
              <w:keepLines/>
              <w:overflowPunct w:val="0"/>
              <w:autoSpaceDE w:val="0"/>
              <w:autoSpaceDN w:val="0"/>
              <w:adjustRightInd w:val="0"/>
              <w:spacing w:after="0"/>
              <w:jc w:val="center"/>
              <w:textAlignment w:val="baseline"/>
              <w:rPr>
                <w:rFonts w:ascii="Arial" w:eastAsia="Times New Roman" w:hAnsi="Arial"/>
                <w:b/>
                <w:sz w:val="18"/>
                <w:lang w:eastAsia="en-GB"/>
              </w:rPr>
            </w:pPr>
            <w:ins w:id="10" w:author="Nokia" w:date="2024-02-14T16:29:00Z">
              <w:r w:rsidRPr="00C565E5">
                <w:rPr>
                  <w:rFonts w:ascii="Arial" w:eastAsia="Times New Roman" w:hAnsi="Arial"/>
                  <w:b/>
                  <w:sz w:val="18"/>
                  <w:lang w:eastAsia="en-GB"/>
                </w:rPr>
                <w:t xml:space="preserve"> Solution #</w:t>
              </w:r>
            </w:ins>
            <w:ins w:id="11" w:author="Nokia-TC" w:date="2024-02-16T14:52:00Z">
              <w:r w:rsidR="001072EE">
                <w:rPr>
                  <w:rFonts w:ascii="Arial" w:eastAsia="Times New Roman" w:hAnsi="Arial"/>
                  <w:b/>
                  <w:sz w:val="18"/>
                  <w:lang w:eastAsia="en-GB"/>
                </w:rPr>
                <w:t>Y</w:t>
              </w:r>
            </w:ins>
            <w:ins w:id="12" w:author="Nokia" w:date="2024-02-14T16:29:00Z">
              <w:r w:rsidRPr="00C565E5">
                <w:rPr>
                  <w:rFonts w:ascii="Arial" w:eastAsia="Times New Roman" w:hAnsi="Arial"/>
                  <w:b/>
                  <w:sz w:val="18"/>
                  <w:lang w:eastAsia="en-GB"/>
                </w:rPr>
                <w:t>: Local UPF and EAS (re)selection considering access network delay and N6 delay information</w:t>
              </w:r>
            </w:ins>
            <w:ins w:id="13" w:author="Nokia-user" w:date="2024-02-28T22:08:00Z">
              <w:r w:rsidR="000841F7">
                <w:rPr>
                  <w:rFonts w:ascii="Arial" w:eastAsia="Times New Roman" w:hAnsi="Arial"/>
                  <w:b/>
                  <w:sz w:val="18"/>
                  <w:lang w:eastAsia="en-GB"/>
                </w:rPr>
                <w:t xml:space="preserve"> by 5</w:t>
              </w:r>
            </w:ins>
            <w:ins w:id="14" w:author="Nokia-user" w:date="2024-02-28T22:09:00Z">
              <w:r w:rsidR="000841F7">
                <w:rPr>
                  <w:rFonts w:ascii="Arial" w:eastAsia="Times New Roman" w:hAnsi="Arial"/>
                  <w:b/>
                  <w:sz w:val="18"/>
                  <w:lang w:eastAsia="en-GB"/>
                </w:rPr>
                <w:t>GC or AF</w:t>
              </w:r>
            </w:ins>
          </w:p>
        </w:tc>
        <w:tc>
          <w:tcPr>
            <w:tcW w:w="1453" w:type="dxa"/>
            <w:shd w:val="clear" w:color="auto" w:fill="auto"/>
          </w:tcPr>
          <w:p w14:paraId="07030EF3" w14:textId="77777777" w:rsidR="00C565E5" w:rsidRPr="00C565E5" w:rsidRDefault="00C565E5" w:rsidP="00C565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59" w:type="dxa"/>
            <w:shd w:val="clear" w:color="auto" w:fill="auto"/>
          </w:tcPr>
          <w:p w14:paraId="1B612598" w14:textId="6E1216AB" w:rsidR="00C565E5" w:rsidRPr="00C565E5" w:rsidRDefault="00DF1347" w:rsidP="00C565E5">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5" w:author="Nokia-TC" w:date="2024-02-14T18:09:00Z">
              <w:r>
                <w:rPr>
                  <w:rFonts w:ascii="Arial" w:eastAsia="Times New Roman" w:hAnsi="Arial"/>
                  <w:sz w:val="18"/>
                  <w:lang w:eastAsia="en-GB"/>
                </w:rPr>
                <w:t>X</w:t>
              </w:r>
            </w:ins>
          </w:p>
        </w:tc>
        <w:tc>
          <w:tcPr>
            <w:tcW w:w="1560" w:type="dxa"/>
            <w:shd w:val="clear" w:color="auto" w:fill="auto"/>
          </w:tcPr>
          <w:p w14:paraId="78EBFD39" w14:textId="77777777" w:rsidR="00C565E5" w:rsidRPr="00C565E5" w:rsidRDefault="00C565E5" w:rsidP="00C565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59" w:type="dxa"/>
            <w:shd w:val="clear" w:color="auto" w:fill="auto"/>
          </w:tcPr>
          <w:p w14:paraId="105E7F14" w14:textId="77777777" w:rsidR="00C565E5" w:rsidRPr="00C565E5" w:rsidRDefault="00C565E5" w:rsidP="00C565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65E5" w:rsidRPr="00C565E5" w14:paraId="4D143C36" w14:textId="77777777" w:rsidTr="0009304D">
        <w:trPr>
          <w:cantSplit/>
          <w:jc w:val="center"/>
        </w:trPr>
        <w:tc>
          <w:tcPr>
            <w:tcW w:w="1665" w:type="dxa"/>
            <w:shd w:val="clear" w:color="auto" w:fill="auto"/>
          </w:tcPr>
          <w:p w14:paraId="22633587" w14:textId="77777777" w:rsidR="00C565E5" w:rsidRPr="00C565E5" w:rsidRDefault="00C565E5" w:rsidP="00C565E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53" w:type="dxa"/>
            <w:shd w:val="clear" w:color="auto" w:fill="auto"/>
          </w:tcPr>
          <w:p w14:paraId="5309355D" w14:textId="77777777" w:rsidR="00C565E5" w:rsidRPr="00C565E5" w:rsidRDefault="00C565E5" w:rsidP="00C565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59" w:type="dxa"/>
            <w:shd w:val="clear" w:color="auto" w:fill="auto"/>
          </w:tcPr>
          <w:p w14:paraId="235108E7" w14:textId="77777777" w:rsidR="00C565E5" w:rsidRPr="00C565E5" w:rsidRDefault="00C565E5" w:rsidP="00C565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shd w:val="clear" w:color="auto" w:fill="auto"/>
          </w:tcPr>
          <w:p w14:paraId="76CF50C5" w14:textId="77777777" w:rsidR="00C565E5" w:rsidRPr="00C565E5" w:rsidRDefault="00C565E5" w:rsidP="00C565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59" w:type="dxa"/>
            <w:shd w:val="clear" w:color="auto" w:fill="auto"/>
          </w:tcPr>
          <w:p w14:paraId="0A5A8104" w14:textId="77777777" w:rsidR="00C565E5" w:rsidRPr="00C565E5" w:rsidRDefault="00C565E5" w:rsidP="00C565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65E5" w:rsidRPr="00C565E5" w14:paraId="554C860C" w14:textId="77777777" w:rsidTr="0009304D">
        <w:trPr>
          <w:cantSplit/>
          <w:jc w:val="center"/>
        </w:trPr>
        <w:tc>
          <w:tcPr>
            <w:tcW w:w="1665" w:type="dxa"/>
            <w:shd w:val="clear" w:color="auto" w:fill="auto"/>
          </w:tcPr>
          <w:p w14:paraId="1C56C194" w14:textId="77777777" w:rsidR="00C565E5" w:rsidRPr="00C565E5" w:rsidRDefault="00C565E5" w:rsidP="00C565E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53" w:type="dxa"/>
            <w:shd w:val="clear" w:color="auto" w:fill="auto"/>
          </w:tcPr>
          <w:p w14:paraId="474D1C10" w14:textId="77777777" w:rsidR="00C565E5" w:rsidRPr="00C565E5" w:rsidRDefault="00C565E5" w:rsidP="00C565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59" w:type="dxa"/>
            <w:shd w:val="clear" w:color="auto" w:fill="auto"/>
          </w:tcPr>
          <w:p w14:paraId="743A6EB9" w14:textId="77777777" w:rsidR="00C565E5" w:rsidRPr="00C565E5" w:rsidRDefault="00C565E5" w:rsidP="00C565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shd w:val="clear" w:color="auto" w:fill="auto"/>
          </w:tcPr>
          <w:p w14:paraId="00B6920B" w14:textId="77777777" w:rsidR="00C565E5" w:rsidRPr="00C565E5" w:rsidRDefault="00C565E5" w:rsidP="00C565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59" w:type="dxa"/>
            <w:shd w:val="clear" w:color="auto" w:fill="auto"/>
          </w:tcPr>
          <w:p w14:paraId="770D5396" w14:textId="77777777" w:rsidR="00C565E5" w:rsidRPr="00C565E5" w:rsidRDefault="00C565E5" w:rsidP="00C565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65E5" w:rsidRPr="00C565E5" w14:paraId="485D59A2" w14:textId="77777777" w:rsidTr="0009304D">
        <w:trPr>
          <w:cantSplit/>
          <w:jc w:val="center"/>
        </w:trPr>
        <w:tc>
          <w:tcPr>
            <w:tcW w:w="1665" w:type="dxa"/>
            <w:shd w:val="clear" w:color="auto" w:fill="auto"/>
          </w:tcPr>
          <w:p w14:paraId="73BF5698" w14:textId="77777777" w:rsidR="00C565E5" w:rsidRPr="00C565E5" w:rsidRDefault="00C565E5" w:rsidP="00C565E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53" w:type="dxa"/>
            <w:shd w:val="clear" w:color="auto" w:fill="auto"/>
          </w:tcPr>
          <w:p w14:paraId="0E69F610" w14:textId="77777777" w:rsidR="00C565E5" w:rsidRPr="00C565E5" w:rsidRDefault="00C565E5" w:rsidP="00C565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59" w:type="dxa"/>
            <w:shd w:val="clear" w:color="auto" w:fill="auto"/>
          </w:tcPr>
          <w:p w14:paraId="12118C92" w14:textId="77777777" w:rsidR="00C565E5" w:rsidRPr="00C565E5" w:rsidRDefault="00C565E5" w:rsidP="00C565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shd w:val="clear" w:color="auto" w:fill="auto"/>
          </w:tcPr>
          <w:p w14:paraId="464A7ED3" w14:textId="77777777" w:rsidR="00C565E5" w:rsidRPr="00C565E5" w:rsidRDefault="00C565E5" w:rsidP="00C565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59" w:type="dxa"/>
            <w:shd w:val="clear" w:color="auto" w:fill="auto"/>
          </w:tcPr>
          <w:p w14:paraId="32F050ED" w14:textId="77777777" w:rsidR="00C565E5" w:rsidRPr="00C565E5" w:rsidRDefault="00C565E5" w:rsidP="00C565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565E5" w:rsidRPr="00C565E5" w14:paraId="38FE5AE7" w14:textId="77777777" w:rsidTr="0009304D">
        <w:trPr>
          <w:cantSplit/>
          <w:jc w:val="center"/>
        </w:trPr>
        <w:tc>
          <w:tcPr>
            <w:tcW w:w="1665" w:type="dxa"/>
            <w:shd w:val="clear" w:color="auto" w:fill="auto"/>
          </w:tcPr>
          <w:p w14:paraId="404464E8" w14:textId="77777777" w:rsidR="00C565E5" w:rsidRPr="00C565E5" w:rsidRDefault="00C565E5" w:rsidP="00C565E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53" w:type="dxa"/>
            <w:shd w:val="clear" w:color="auto" w:fill="auto"/>
          </w:tcPr>
          <w:p w14:paraId="1ADFF5F2" w14:textId="77777777" w:rsidR="00C565E5" w:rsidRPr="00C565E5" w:rsidRDefault="00C565E5" w:rsidP="00C565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59" w:type="dxa"/>
            <w:shd w:val="clear" w:color="auto" w:fill="auto"/>
          </w:tcPr>
          <w:p w14:paraId="1CEAFA57" w14:textId="77777777" w:rsidR="00C565E5" w:rsidRPr="00C565E5" w:rsidRDefault="00C565E5" w:rsidP="00C565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60" w:type="dxa"/>
            <w:shd w:val="clear" w:color="auto" w:fill="auto"/>
          </w:tcPr>
          <w:p w14:paraId="7D92A2A2" w14:textId="77777777" w:rsidR="00C565E5" w:rsidRPr="00C565E5" w:rsidRDefault="00C565E5" w:rsidP="00C565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59" w:type="dxa"/>
            <w:shd w:val="clear" w:color="auto" w:fill="auto"/>
          </w:tcPr>
          <w:p w14:paraId="7D76288B" w14:textId="77777777" w:rsidR="00C565E5" w:rsidRPr="00C565E5" w:rsidRDefault="00C565E5" w:rsidP="00C565E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bl>
    <w:p w14:paraId="10F213E2" w14:textId="77777777" w:rsidR="00C565E5" w:rsidRPr="00C565E5" w:rsidRDefault="00C565E5" w:rsidP="00C565E5">
      <w:pPr>
        <w:overflowPunct w:val="0"/>
        <w:autoSpaceDE w:val="0"/>
        <w:autoSpaceDN w:val="0"/>
        <w:adjustRightInd w:val="0"/>
        <w:textAlignment w:val="baseline"/>
        <w:rPr>
          <w:rFonts w:eastAsia="Times New Roman"/>
          <w:lang w:eastAsia="ko-KR"/>
        </w:rPr>
      </w:pPr>
    </w:p>
    <w:p w14:paraId="64C10322" w14:textId="13E001AA" w:rsidR="005D4E7D" w:rsidRDefault="005D4E7D" w:rsidP="005D4E7D">
      <w:pPr>
        <w:jc w:val="center"/>
        <w:rPr>
          <w:color w:val="FF0000"/>
          <w:sz w:val="40"/>
        </w:rPr>
      </w:pPr>
      <w:r w:rsidRPr="00EC5C31">
        <w:rPr>
          <w:color w:val="FF0000"/>
          <w:sz w:val="40"/>
        </w:rPr>
        <w:t xml:space="preserve">*** </w:t>
      </w:r>
      <w:r w:rsidR="00C565E5">
        <w:rPr>
          <w:color w:val="FF0000"/>
          <w:sz w:val="40"/>
        </w:rPr>
        <w:t>Next</w:t>
      </w:r>
      <w:r w:rsidRPr="00EC5C31">
        <w:rPr>
          <w:color w:val="FF0000"/>
          <w:sz w:val="40"/>
        </w:rPr>
        <w:t xml:space="preserve"> change</w:t>
      </w:r>
      <w:r w:rsidR="00900A6F">
        <w:rPr>
          <w:color w:val="FF0000"/>
          <w:sz w:val="40"/>
        </w:rPr>
        <w:t xml:space="preserve"> (all new text)</w:t>
      </w:r>
      <w:r>
        <w:rPr>
          <w:color w:val="FF0000"/>
          <w:sz w:val="40"/>
        </w:rPr>
        <w:t xml:space="preserve"> </w:t>
      </w:r>
      <w:r w:rsidRPr="00EC5C31">
        <w:rPr>
          <w:color w:val="FF0000"/>
          <w:sz w:val="40"/>
        </w:rPr>
        <w:t>***</w:t>
      </w:r>
    </w:p>
    <w:p w14:paraId="478933AD" w14:textId="4F33ACBD" w:rsidR="0085262D" w:rsidRPr="00822E86" w:rsidRDefault="0085262D" w:rsidP="0085262D">
      <w:pPr>
        <w:pStyle w:val="Heading2"/>
        <w:rPr>
          <w:rFonts w:eastAsia="DengXian"/>
        </w:rPr>
      </w:pPr>
      <w:bookmarkStart w:id="16" w:name="_Toc500949097"/>
      <w:bookmarkStart w:id="17" w:name="_Toc92875660"/>
      <w:bookmarkStart w:id="18" w:name="_Toc93070684"/>
      <w:bookmarkStart w:id="19" w:name="_Toc148498832"/>
      <w:bookmarkEnd w:id="1"/>
      <w:r w:rsidRPr="00822E86">
        <w:rPr>
          <w:rFonts w:eastAsia="DengXian"/>
          <w:lang w:eastAsia="zh-CN"/>
        </w:rPr>
        <w:lastRenderedPageBreak/>
        <w:t>6.</w:t>
      </w:r>
      <w:r w:rsidR="004127CB">
        <w:rPr>
          <w:rFonts w:eastAsia="DengXian"/>
          <w:lang w:eastAsia="zh-CN"/>
        </w:rPr>
        <w:t>Y</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sidR="001072EE">
        <w:rPr>
          <w:rFonts w:eastAsia="DengXian"/>
          <w:lang w:eastAsia="zh-CN"/>
        </w:rPr>
        <w:t>Y</w:t>
      </w:r>
      <w:r w:rsidRPr="00822E86">
        <w:rPr>
          <w:rFonts w:eastAsia="DengXian"/>
        </w:rPr>
        <w:t xml:space="preserve">: </w:t>
      </w:r>
      <w:bookmarkStart w:id="20" w:name="_Hlk157705612"/>
      <w:bookmarkEnd w:id="16"/>
      <w:bookmarkEnd w:id="17"/>
      <w:bookmarkEnd w:id="18"/>
      <w:bookmarkEnd w:id="19"/>
      <w:r w:rsidR="00655D56">
        <w:rPr>
          <w:rFonts w:eastAsia="DengXian"/>
        </w:rPr>
        <w:t>L</w:t>
      </w:r>
      <w:r w:rsidR="00655D56" w:rsidRPr="00655D56">
        <w:rPr>
          <w:rFonts w:eastAsia="DengXian"/>
        </w:rPr>
        <w:t>ocal UPF</w:t>
      </w:r>
      <w:r w:rsidR="00655D56">
        <w:rPr>
          <w:rFonts w:eastAsia="DengXian"/>
        </w:rPr>
        <w:t xml:space="preserve"> and </w:t>
      </w:r>
      <w:r w:rsidR="00655D56" w:rsidRPr="00655D56">
        <w:rPr>
          <w:rFonts w:eastAsia="DengXian"/>
        </w:rPr>
        <w:t>EAS (re)selection considering</w:t>
      </w:r>
      <w:r w:rsidR="00655D56">
        <w:rPr>
          <w:rFonts w:eastAsia="DengXian"/>
        </w:rPr>
        <w:t xml:space="preserve"> </w:t>
      </w:r>
      <w:r w:rsidR="001B26D8">
        <w:rPr>
          <w:rFonts w:eastAsia="DengXian"/>
        </w:rPr>
        <w:t xml:space="preserve">access network delay and </w:t>
      </w:r>
      <w:r w:rsidR="00655D56">
        <w:rPr>
          <w:rFonts w:eastAsia="DengXian"/>
        </w:rPr>
        <w:t>N6 delay information</w:t>
      </w:r>
      <w:bookmarkEnd w:id="20"/>
      <w:ins w:id="21" w:author="Nokia-user" w:date="2024-02-28T22:09:00Z">
        <w:r w:rsidR="000841F7">
          <w:rPr>
            <w:rFonts w:eastAsia="DengXian"/>
          </w:rPr>
          <w:t xml:space="preserve"> by 5GC or </w:t>
        </w:r>
        <w:proofErr w:type="gramStart"/>
        <w:r w:rsidR="000841F7">
          <w:rPr>
            <w:rFonts w:eastAsia="DengXian"/>
          </w:rPr>
          <w:t>AF</w:t>
        </w:r>
      </w:ins>
      <w:proofErr w:type="gramEnd"/>
    </w:p>
    <w:p w14:paraId="759052C7" w14:textId="014A1BA7" w:rsidR="0085262D" w:rsidRPr="00822E86" w:rsidRDefault="0085262D" w:rsidP="0085262D">
      <w:pPr>
        <w:pStyle w:val="Heading3"/>
        <w:rPr>
          <w:rFonts w:eastAsia="DengXian"/>
        </w:rPr>
      </w:pPr>
      <w:bookmarkStart w:id="22" w:name="_Toc500949098"/>
      <w:bookmarkStart w:id="23" w:name="_Toc92875661"/>
      <w:bookmarkStart w:id="24" w:name="_Toc93070685"/>
      <w:bookmarkStart w:id="25" w:name="_Toc148498833"/>
      <w:r w:rsidRPr="00822E86">
        <w:rPr>
          <w:rFonts w:eastAsia="DengXian"/>
        </w:rPr>
        <w:t>6.</w:t>
      </w:r>
      <w:r w:rsidR="004127CB">
        <w:rPr>
          <w:rFonts w:eastAsia="DengXian"/>
        </w:rPr>
        <w:t>Y</w:t>
      </w:r>
      <w:r w:rsidRPr="00822E86">
        <w:rPr>
          <w:rFonts w:eastAsia="DengXian"/>
        </w:rPr>
        <w:t>.</w:t>
      </w:r>
      <w:r w:rsidRPr="00822E86">
        <w:rPr>
          <w:rFonts w:eastAsia="DengXian" w:hint="eastAsia"/>
        </w:rPr>
        <w:t>1</w:t>
      </w:r>
      <w:r w:rsidRPr="00822E86">
        <w:rPr>
          <w:rFonts w:eastAsia="DengXian" w:hint="eastAsia"/>
        </w:rPr>
        <w:tab/>
      </w:r>
      <w:r w:rsidRPr="00822E86">
        <w:rPr>
          <w:rFonts w:eastAsia="DengXian"/>
        </w:rPr>
        <w:t>Key Issue mapping</w:t>
      </w:r>
      <w:bookmarkEnd w:id="22"/>
      <w:bookmarkEnd w:id="23"/>
      <w:bookmarkEnd w:id="24"/>
      <w:bookmarkEnd w:id="25"/>
    </w:p>
    <w:p w14:paraId="32FF31E3" w14:textId="3C0CE657" w:rsidR="00B55B49" w:rsidRDefault="004B545B" w:rsidP="0085262D">
      <w:pPr>
        <w:rPr>
          <w:rFonts w:eastAsia="DengXian"/>
          <w:lang w:val="en-US"/>
        </w:rPr>
      </w:pPr>
      <w:bookmarkStart w:id="26" w:name="_Toc500949099"/>
      <w:bookmarkStart w:id="27" w:name="_Toc92875662"/>
      <w:bookmarkStart w:id="28" w:name="_Toc93070686"/>
      <w:r w:rsidRPr="004B545B">
        <w:rPr>
          <w:rFonts w:eastAsia="DengXian"/>
          <w:lang w:val="en-US"/>
        </w:rPr>
        <w:t xml:space="preserve">This solution addresses Key Issue #2: Enhancement of EAS and local UPF (re)selection </w:t>
      </w:r>
      <w:r w:rsidR="00235B37">
        <w:rPr>
          <w:rFonts w:eastAsia="DengXian"/>
          <w:lang w:val="en-US"/>
        </w:rPr>
        <w:t xml:space="preserve">and </w:t>
      </w:r>
      <w:r w:rsidRPr="004B545B">
        <w:rPr>
          <w:rFonts w:eastAsia="DengXian"/>
          <w:lang w:val="en-US"/>
        </w:rPr>
        <w:t>proposes enhance</w:t>
      </w:r>
      <w:r w:rsidR="00D572FC">
        <w:rPr>
          <w:rFonts w:eastAsia="DengXian"/>
          <w:lang w:val="en-US"/>
        </w:rPr>
        <w:t>ments on</w:t>
      </w:r>
      <w:r w:rsidRPr="004B545B">
        <w:rPr>
          <w:rFonts w:eastAsia="DengXian"/>
          <w:lang w:val="en-US"/>
        </w:rPr>
        <w:t xml:space="preserve"> </w:t>
      </w:r>
      <w:r w:rsidR="00D572FC" w:rsidRPr="00D572FC">
        <w:rPr>
          <w:rFonts w:eastAsia="DengXian"/>
          <w:lang w:val="en-US"/>
        </w:rPr>
        <w:t>Local UPF</w:t>
      </w:r>
      <w:r w:rsidR="00A70E3E">
        <w:rPr>
          <w:rFonts w:eastAsia="DengXian"/>
          <w:lang w:val="en-US"/>
        </w:rPr>
        <w:t>/DNAI</w:t>
      </w:r>
      <w:r w:rsidR="00D572FC" w:rsidRPr="00D572FC">
        <w:rPr>
          <w:rFonts w:eastAsia="DengXian"/>
          <w:lang w:val="en-US"/>
        </w:rPr>
        <w:t xml:space="preserve"> and EAS (re)selection considering </w:t>
      </w:r>
      <w:r w:rsidR="00235B37">
        <w:rPr>
          <w:rFonts w:eastAsia="DengXian"/>
          <w:lang w:val="en-US"/>
        </w:rPr>
        <w:t xml:space="preserve">access network delay and </w:t>
      </w:r>
      <w:r w:rsidR="00D572FC" w:rsidRPr="00D572FC">
        <w:rPr>
          <w:rFonts w:eastAsia="DengXian"/>
          <w:lang w:val="en-US"/>
        </w:rPr>
        <w:t>N6 delay information</w:t>
      </w:r>
      <w:r w:rsidRPr="004B545B">
        <w:rPr>
          <w:rFonts w:eastAsia="DengXian"/>
          <w:lang w:val="en-US"/>
        </w:rPr>
        <w:t xml:space="preserve">. </w:t>
      </w:r>
    </w:p>
    <w:p w14:paraId="070B4D92" w14:textId="1D1F6FF7" w:rsidR="0085262D" w:rsidRPr="00822E86" w:rsidRDefault="0085262D" w:rsidP="0085262D">
      <w:pPr>
        <w:pStyle w:val="Heading3"/>
        <w:rPr>
          <w:rFonts w:eastAsia="DengXian"/>
        </w:rPr>
      </w:pPr>
      <w:bookmarkStart w:id="29" w:name="_Toc148498834"/>
      <w:r w:rsidRPr="00042496">
        <w:rPr>
          <w:rFonts w:eastAsia="DengXian"/>
        </w:rPr>
        <w:t>6.</w:t>
      </w:r>
      <w:r w:rsidR="004127CB">
        <w:rPr>
          <w:rFonts w:eastAsia="DengXian"/>
        </w:rPr>
        <w:t>Y</w:t>
      </w:r>
      <w:r w:rsidRPr="00042496">
        <w:rPr>
          <w:rFonts w:eastAsia="DengXian"/>
        </w:rPr>
        <w:t>.2</w:t>
      </w:r>
      <w:r w:rsidRPr="00042496">
        <w:rPr>
          <w:rFonts w:eastAsia="DengXian" w:hint="eastAsia"/>
        </w:rPr>
        <w:tab/>
        <w:t>Description</w:t>
      </w:r>
      <w:bookmarkEnd w:id="26"/>
      <w:bookmarkEnd w:id="27"/>
      <w:bookmarkEnd w:id="28"/>
      <w:bookmarkEnd w:id="29"/>
    </w:p>
    <w:p w14:paraId="5E4749C5" w14:textId="4406D0D4" w:rsidR="003C3441" w:rsidDel="003C3441" w:rsidRDefault="00CA3DD7" w:rsidP="006D7EDB">
      <w:pPr>
        <w:rPr>
          <w:del w:id="30" w:author="Nokia-user" w:date="2024-02-28T22:39:00Z"/>
        </w:rPr>
      </w:pPr>
      <w:bookmarkStart w:id="31" w:name="_Toc500949101"/>
      <w:bookmarkStart w:id="32" w:name="_Toc92875663"/>
      <w:bookmarkStart w:id="33" w:name="_Toc93070687"/>
      <w:r>
        <w:t xml:space="preserve">In Rel-18, </w:t>
      </w:r>
      <w:r w:rsidR="003413FA" w:rsidRPr="003413FA">
        <w:t>QoS Monitoring for packet delay</w:t>
      </w:r>
      <w:r w:rsidR="00990DBA">
        <w:t xml:space="preserve"> can be used </w:t>
      </w:r>
      <w:r w:rsidR="00795FD5">
        <w:t xml:space="preserve">to </w:t>
      </w:r>
      <w:r w:rsidR="00990DBA">
        <w:t>determine the access delay in 5GS.</w:t>
      </w:r>
      <w:r w:rsidR="003413FA" w:rsidRPr="003413FA">
        <w:t xml:space="preserve"> </w:t>
      </w:r>
      <w:r w:rsidR="00990DBA" w:rsidRPr="003413FA">
        <w:t xml:space="preserve">QoS Monitoring for packet delay </w:t>
      </w:r>
      <w:r w:rsidR="003413FA" w:rsidRPr="003413FA">
        <w:t xml:space="preserve">can be applied based on </w:t>
      </w:r>
      <w:r w:rsidR="003413FA">
        <w:t>AF</w:t>
      </w:r>
      <w:r w:rsidR="003413FA" w:rsidRPr="003413FA">
        <w:t xml:space="preserve"> request or PCF policy control or both</w:t>
      </w:r>
      <w:r w:rsidR="002A5975">
        <w:t xml:space="preserve"> (see clause </w:t>
      </w:r>
      <w:r w:rsidR="002A5975" w:rsidRPr="003413FA">
        <w:t>5.33.3</w:t>
      </w:r>
      <w:r w:rsidR="002A5975">
        <w:t xml:space="preserve"> of TS 23.501)</w:t>
      </w:r>
      <w:r w:rsidR="003413FA">
        <w:t xml:space="preserve">. </w:t>
      </w:r>
      <w:r w:rsidR="003413FA" w:rsidRPr="003413FA">
        <w:t>The measurement of the UL/DL packet delay between NG-RAN and PSA UPF can be performed on different levels of granularities, i.e. per QoS Flow per UE level, or per GTP-U path level, subject to the operators' configuration.</w:t>
      </w:r>
      <w:r>
        <w:t xml:space="preserve"> </w:t>
      </w:r>
      <w:r w:rsidRPr="00CA3DD7">
        <w:t xml:space="preserve">The SMF can </w:t>
      </w:r>
      <w:r w:rsidR="002A5975">
        <w:t>r</w:t>
      </w:r>
      <w:r w:rsidRPr="00CA3DD7">
        <w:t>equest to activate QoS monitoring for the GTP-U path(s) between all UPF(s) and the (R)AN based on locally configured policies</w:t>
      </w:r>
      <w:r>
        <w:t xml:space="preserve"> (see clause </w:t>
      </w:r>
      <w:r w:rsidRPr="00CA3DD7">
        <w:t>5.33.3.3</w:t>
      </w:r>
      <w:r>
        <w:t xml:space="preserve"> of TS 23.501).</w:t>
      </w:r>
      <w:r w:rsidR="002A5975">
        <w:t xml:space="preserve"> </w:t>
      </w:r>
    </w:p>
    <w:p w14:paraId="0DD3B800" w14:textId="77777777" w:rsidR="003C3441" w:rsidRDefault="003C3441" w:rsidP="003C3441">
      <w:pPr>
        <w:rPr>
          <w:ins w:id="34" w:author="Nokia-user" w:date="2024-02-28T22:39:00Z"/>
        </w:rPr>
      </w:pPr>
    </w:p>
    <w:p w14:paraId="3D5ADB09" w14:textId="16A85DAF" w:rsidR="003C3441" w:rsidRPr="003C3441" w:rsidRDefault="003C3441" w:rsidP="006D7EDB">
      <w:pPr>
        <w:rPr>
          <w:ins w:id="35" w:author="Nokia-user" w:date="2024-02-28T22:41:00Z"/>
          <w:b/>
          <w:bCs/>
        </w:rPr>
      </w:pPr>
      <w:ins w:id="36" w:author="Nokia-user" w:date="2024-02-28T22:41:00Z">
        <w:r w:rsidRPr="003C3441">
          <w:rPr>
            <w:b/>
            <w:bCs/>
          </w:rPr>
          <w:t xml:space="preserve">Case 1: 5GC performs N6 delay </w:t>
        </w:r>
        <w:proofErr w:type="gramStart"/>
        <w:r w:rsidRPr="003C3441">
          <w:rPr>
            <w:b/>
            <w:bCs/>
          </w:rPr>
          <w:t>measurements</w:t>
        </w:r>
        <w:proofErr w:type="gramEnd"/>
      </w:ins>
    </w:p>
    <w:p w14:paraId="2F3B5A35" w14:textId="336E2020" w:rsidR="001D55C5" w:rsidRDefault="001D55C5" w:rsidP="006D7EDB">
      <w:pPr>
        <w:rPr>
          <w:ins w:id="37" w:author="Nokia-user" w:date="2024-02-28T22:49:00Z"/>
        </w:rPr>
      </w:pPr>
      <w:ins w:id="38" w:author="Nokia-user" w:date="2024-02-28T22:49:00Z">
        <w:r>
          <w:t>Based on the need to select an appropriate UPF for traffic offloading or based on an AF request, the SMF may control an UPF for delay monitoring related with N6 delay between an UPF and one or more EAS(s). As part of AF request, AF may provide an assistance information such as protocol specific configuration parameters.</w:t>
        </w:r>
      </w:ins>
    </w:p>
    <w:p w14:paraId="373A3547" w14:textId="60DA3BF7" w:rsidR="003C3441" w:rsidRDefault="00C05161" w:rsidP="006D7EDB">
      <w:pPr>
        <w:rPr>
          <w:ins w:id="39" w:author="Nokia-user" w:date="2024-02-28T22:32:00Z"/>
        </w:rPr>
      </w:pPr>
      <w:r>
        <w:t xml:space="preserve">Based on AF request or OAM, </w:t>
      </w:r>
      <w:r w:rsidR="0043449E">
        <w:t>5GC</w:t>
      </w:r>
      <w:r>
        <w:t>/SMF</w:t>
      </w:r>
      <w:r w:rsidR="0043449E">
        <w:t xml:space="preserve"> can configure</w:t>
      </w:r>
      <w:r>
        <w:t xml:space="preserve"> UPF(s) </w:t>
      </w:r>
      <w:r w:rsidR="0043449E">
        <w:t xml:space="preserve">to perform measurements and report results for N6 delay information </w:t>
      </w:r>
      <w:del w:id="40" w:author="Nokia-user" w:date="2024-02-28T22:32:00Z">
        <w:r w:rsidR="0036622D" w:rsidDel="003C3441">
          <w:delText xml:space="preserve">as </w:delText>
        </w:r>
        <w:r w:rsidDel="003C3441">
          <w:delText>de</w:delText>
        </w:r>
        <w:r w:rsidR="0036622D" w:rsidDel="003C3441">
          <w:delText>scribed</w:delText>
        </w:r>
        <w:r w:rsidDel="003C3441">
          <w:delText xml:space="preserve"> in </w:delText>
        </w:r>
        <w:r w:rsidR="0043449E" w:rsidDel="003C3441">
          <w:delText>Solution#</w:delText>
        </w:r>
        <w:r w:rsidR="001072EE" w:rsidDel="003C3441">
          <w:delText>X on</w:delText>
        </w:r>
        <w:r w:rsidR="00262C7A" w:rsidRPr="00262C7A" w:rsidDel="003C3441">
          <w:delText xml:space="preserve"> SMF control of UPF reporting N6 delay measurements</w:delText>
        </w:r>
      </w:del>
      <w:ins w:id="41" w:author="Nokia-user" w:date="2024-02-28T22:32:00Z">
        <w:r w:rsidR="003C3441">
          <w:t>with the following parameters:</w:t>
        </w:r>
      </w:ins>
      <w:del w:id="42" w:author="Nokia-user" w:date="2024-02-28T22:32:00Z">
        <w:r w:rsidR="0043449E" w:rsidDel="003C3441">
          <w:delText>.</w:delText>
        </w:r>
      </w:del>
    </w:p>
    <w:p w14:paraId="48220602" w14:textId="77777777" w:rsidR="003C3441" w:rsidRDefault="003C3441" w:rsidP="003C3441">
      <w:pPr>
        <w:pStyle w:val="B1"/>
        <w:rPr>
          <w:ins w:id="43" w:author="Nokia-user" w:date="2024-02-28T22:32:00Z"/>
        </w:rPr>
      </w:pPr>
      <w:ins w:id="44" w:author="Nokia-user" w:date="2024-02-28T22:32:00Z">
        <w:r>
          <w:t>-</w:t>
        </w:r>
        <w:r>
          <w:tab/>
          <w:t>the (list of) target EAS identified by their IP address or FQDN(s</w:t>
        </w:r>
        <w:proofErr w:type="gramStart"/>
        <w:r>
          <w:t>);</w:t>
        </w:r>
        <w:proofErr w:type="gramEnd"/>
      </w:ins>
    </w:p>
    <w:p w14:paraId="5C4D461A" w14:textId="77777777" w:rsidR="003C3441" w:rsidRDefault="003C3441" w:rsidP="003C3441">
      <w:pPr>
        <w:pStyle w:val="B1"/>
        <w:rPr>
          <w:ins w:id="45" w:author="Nokia-user" w:date="2024-02-28T22:32:00Z"/>
        </w:rPr>
      </w:pPr>
      <w:ins w:id="46" w:author="Nokia-user" w:date="2024-02-28T22:32:00Z">
        <w:r>
          <w:t>-</w:t>
        </w:r>
        <w:r>
          <w:tab/>
          <w:t>measurement type i.e., N6 delay (between UPF and EAS(s)) or combined delay (from a UE to EAS</w:t>
        </w:r>
        <w:proofErr w:type="gramStart"/>
        <w:r>
          <w:t>);</w:t>
        </w:r>
        <w:proofErr w:type="gramEnd"/>
      </w:ins>
    </w:p>
    <w:p w14:paraId="1B87494F" w14:textId="77777777" w:rsidR="003C3441" w:rsidRDefault="003C3441" w:rsidP="003C3441">
      <w:pPr>
        <w:pStyle w:val="B1"/>
        <w:rPr>
          <w:ins w:id="47" w:author="Nokia-user" w:date="2024-02-28T22:32:00Z"/>
        </w:rPr>
      </w:pPr>
      <w:ins w:id="48" w:author="Nokia-user" w:date="2024-02-28T22:32:00Z">
        <w:r>
          <w:t>-</w:t>
        </w:r>
        <w:r>
          <w:tab/>
          <w:t xml:space="preserve">Application </w:t>
        </w:r>
        <w:proofErr w:type="gramStart"/>
        <w:r>
          <w:t>ID;</w:t>
        </w:r>
        <w:proofErr w:type="gramEnd"/>
      </w:ins>
    </w:p>
    <w:p w14:paraId="30142AD3" w14:textId="77777777" w:rsidR="003C3441" w:rsidRDefault="003C3441" w:rsidP="003C3441">
      <w:pPr>
        <w:pStyle w:val="B1"/>
        <w:rPr>
          <w:ins w:id="49" w:author="Nokia-user" w:date="2024-02-28T22:32:00Z"/>
        </w:rPr>
      </w:pPr>
      <w:ins w:id="50" w:author="Nokia-user" w:date="2024-02-28T22:32:00Z">
        <w:r>
          <w:t>-</w:t>
        </w:r>
        <w:r>
          <w:tab/>
          <w:t xml:space="preserve">Measurement protocol to be used to monitor N6 delay along with the protocol-specific configuration parameters based on AF-provided assistance </w:t>
        </w:r>
        <w:proofErr w:type="gramStart"/>
        <w:r>
          <w:t>information;</w:t>
        </w:r>
        <w:proofErr w:type="gramEnd"/>
      </w:ins>
    </w:p>
    <w:p w14:paraId="10BBB34D" w14:textId="77777777" w:rsidR="003C3441" w:rsidRDefault="003C3441" w:rsidP="003C3441">
      <w:pPr>
        <w:pStyle w:val="B1"/>
        <w:ind w:left="284"/>
        <w:rPr>
          <w:ins w:id="51" w:author="Nokia-user" w:date="2024-02-28T22:32:00Z"/>
        </w:rPr>
      </w:pPr>
      <w:ins w:id="52" w:author="Nokia-user" w:date="2024-02-28T22:32:00Z">
        <w:r>
          <w:t xml:space="preserve">NOTE 1: </w:t>
        </w:r>
        <w:r>
          <w:tab/>
          <w:t>In case more than one measurement protocol such as STAMP [RFC 8792], TWAMP [RFC 5357], ICMP and/or HTTP is supported by the UPF, a list of protocols in priority order can be provided.</w:t>
        </w:r>
      </w:ins>
    </w:p>
    <w:p w14:paraId="0BDA51DD" w14:textId="77777777" w:rsidR="003C3441" w:rsidRDefault="003C3441" w:rsidP="003C3441">
      <w:pPr>
        <w:pStyle w:val="B1"/>
        <w:ind w:left="284"/>
        <w:rPr>
          <w:ins w:id="53" w:author="Nokia-user" w:date="2024-02-28T22:32:00Z"/>
        </w:rPr>
      </w:pPr>
      <w:ins w:id="54" w:author="Nokia-user" w:date="2024-02-28T22:32:00Z">
        <w:r>
          <w:t xml:space="preserve">NOTE 2: </w:t>
        </w:r>
        <w:r>
          <w:tab/>
          <w:t>Protocol-specific configuration parameters may include port number of the remote N6 entity for the measurement protocol, measurement role such as session-sender for STAMP, operation mode, security information, etc.</w:t>
        </w:r>
      </w:ins>
    </w:p>
    <w:p w14:paraId="51834A4D" w14:textId="77777777" w:rsidR="003C3441" w:rsidRDefault="003C3441" w:rsidP="003C3441">
      <w:pPr>
        <w:pStyle w:val="B1"/>
        <w:rPr>
          <w:ins w:id="55" w:author="Nokia-user" w:date="2024-02-28T22:32:00Z"/>
        </w:rPr>
      </w:pPr>
      <w:ins w:id="56" w:author="Nokia-user" w:date="2024-02-28T22:32:00Z">
        <w:r>
          <w:t>-</w:t>
        </w:r>
        <w:r>
          <w:tab/>
          <w:t xml:space="preserve">Reporting frequency and/or reporting </w:t>
        </w:r>
        <w:proofErr w:type="gramStart"/>
        <w:r>
          <w:t>threshold;</w:t>
        </w:r>
        <w:proofErr w:type="gramEnd"/>
      </w:ins>
    </w:p>
    <w:p w14:paraId="340F7E24" w14:textId="38A8889C" w:rsidR="003C3441" w:rsidRDefault="003C3441" w:rsidP="003C3441">
      <w:pPr>
        <w:pStyle w:val="B1"/>
        <w:rPr>
          <w:ins w:id="57" w:author="Nokia-user" w:date="2024-02-28T22:32:00Z"/>
        </w:rPr>
      </w:pPr>
      <w:ins w:id="58" w:author="Nokia-user" w:date="2024-02-28T22:32:00Z">
        <w:r>
          <w:t>-</w:t>
        </w:r>
        <w:r>
          <w:tab/>
          <w:t>Reporting target: notification URI.</w:t>
        </w:r>
      </w:ins>
    </w:p>
    <w:p w14:paraId="310C1D84" w14:textId="1BB180FA" w:rsidR="0043449E" w:rsidDel="003C3441" w:rsidRDefault="003C3441" w:rsidP="006D7EDB">
      <w:pPr>
        <w:rPr>
          <w:del w:id="59" w:author="Nokia-user" w:date="2024-02-28T22:40:00Z"/>
        </w:rPr>
      </w:pPr>
      <w:ins w:id="60" w:author="Nokia-user" w:date="2024-02-28T22:32:00Z">
        <w:r>
          <w:t xml:space="preserve">When UPF receives </w:t>
        </w:r>
      </w:ins>
      <w:ins w:id="61" w:author="Nokia-user" w:date="2024-02-28T22:33:00Z">
        <w:r>
          <w:t xml:space="preserve">an </w:t>
        </w:r>
      </w:ins>
      <w:ins w:id="62" w:author="Nokia-user" w:date="2024-02-28T22:32:00Z">
        <w:r>
          <w:t>application ID, UPF performs N6 delay measurements when UPF detected usage of this application.</w:t>
        </w:r>
      </w:ins>
      <w:del w:id="63" w:author="Nokia-user" w:date="2024-02-28T22:40:00Z">
        <w:r w:rsidR="00C05161" w:rsidDel="003C3441">
          <w:delText xml:space="preserve"> </w:delText>
        </w:r>
      </w:del>
    </w:p>
    <w:p w14:paraId="3C88E90C" w14:textId="77777777" w:rsidR="003C3441" w:rsidRDefault="003C3441" w:rsidP="003C3441">
      <w:pPr>
        <w:pStyle w:val="B1"/>
        <w:ind w:left="0" w:firstLine="0"/>
        <w:rPr>
          <w:ins w:id="64" w:author="Nokia-user" w:date="2024-02-28T22:40:00Z"/>
        </w:rPr>
      </w:pPr>
    </w:p>
    <w:p w14:paraId="46B7A8FB" w14:textId="1FFEC55C" w:rsidR="003C3441" w:rsidRPr="003C3441" w:rsidRDefault="003C3441" w:rsidP="006D7EDB">
      <w:pPr>
        <w:rPr>
          <w:ins w:id="65" w:author="Nokia-user" w:date="2024-02-28T22:41:00Z"/>
          <w:b/>
          <w:bCs/>
        </w:rPr>
      </w:pPr>
      <w:ins w:id="66" w:author="Nokia-user" w:date="2024-02-28T22:41:00Z">
        <w:r w:rsidRPr="003C3441">
          <w:rPr>
            <w:b/>
            <w:bCs/>
          </w:rPr>
          <w:t xml:space="preserve">Case 2: AF performs N6 delay </w:t>
        </w:r>
        <w:proofErr w:type="gramStart"/>
        <w:r w:rsidRPr="003C3441">
          <w:rPr>
            <w:b/>
            <w:bCs/>
          </w:rPr>
          <w:t>measurements</w:t>
        </w:r>
        <w:proofErr w:type="gramEnd"/>
      </w:ins>
    </w:p>
    <w:p w14:paraId="1FE07E6B" w14:textId="44247C0C" w:rsidR="000314A6" w:rsidRDefault="0043449E" w:rsidP="006D7EDB">
      <w:r>
        <w:t xml:space="preserve">AF can </w:t>
      </w:r>
      <w:r w:rsidR="000314A6">
        <w:t>request both access network delay and N6 delay related information from 5GC via NEF.</w:t>
      </w:r>
    </w:p>
    <w:p w14:paraId="4D78E22A" w14:textId="0D8E93E5" w:rsidR="000314A6" w:rsidRDefault="000314A6" w:rsidP="006D7EDB">
      <w:r>
        <w:t xml:space="preserve">The access network delay and N6 delay </w:t>
      </w:r>
      <w:r w:rsidR="004C6DA8">
        <w:t xml:space="preserve">related </w:t>
      </w:r>
      <w:r>
        <w:t>information include:</w:t>
      </w:r>
    </w:p>
    <w:p w14:paraId="0D6B4BC4" w14:textId="60E2D96F" w:rsidR="000314A6" w:rsidRDefault="000314A6" w:rsidP="000314A6">
      <w:pPr>
        <w:pStyle w:val="B1"/>
      </w:pPr>
      <w:r>
        <w:t>-</w:t>
      </w:r>
      <w:r>
        <w:tab/>
        <w:t xml:space="preserve">requirements </w:t>
      </w:r>
      <w:r w:rsidR="0009304D">
        <w:t>and/or</w:t>
      </w:r>
      <w:r>
        <w:t xml:space="preserve"> reporting </w:t>
      </w:r>
      <w:r w:rsidRPr="000314A6">
        <w:t xml:space="preserve">results for </w:t>
      </w:r>
      <w:r w:rsidR="00484D28">
        <w:t xml:space="preserve">QoS </w:t>
      </w:r>
      <w:r w:rsidRPr="000314A6">
        <w:t xml:space="preserve">monitoring </w:t>
      </w:r>
      <w:r>
        <w:t xml:space="preserve">packet delay </w:t>
      </w:r>
      <w:r w:rsidR="00CA53EA">
        <w:t>in N3/N9</w:t>
      </w:r>
      <w:r w:rsidR="004C6DA8">
        <w:t xml:space="preserve"> access network delay </w:t>
      </w:r>
      <w:r>
        <w:t xml:space="preserve">(as in </w:t>
      </w:r>
      <w:r w:rsidRPr="000314A6">
        <w:t>clause 5.33.3 of TS 23.501</w:t>
      </w:r>
      <w:proofErr w:type="gramStart"/>
      <w:r w:rsidRPr="000314A6">
        <w:t>)</w:t>
      </w:r>
      <w:r>
        <w:t>;</w:t>
      </w:r>
      <w:proofErr w:type="gramEnd"/>
    </w:p>
    <w:p w14:paraId="7B6B9CE7" w14:textId="312FE9C0" w:rsidR="000314A6" w:rsidRDefault="000314A6" w:rsidP="000314A6">
      <w:pPr>
        <w:pStyle w:val="B1"/>
      </w:pPr>
      <w:r>
        <w:lastRenderedPageBreak/>
        <w:t>-</w:t>
      </w:r>
      <w:r>
        <w:tab/>
        <w:t xml:space="preserve">requirements </w:t>
      </w:r>
      <w:r w:rsidR="0009304D">
        <w:t>and/or</w:t>
      </w:r>
      <w:r>
        <w:t xml:space="preserve"> reporting </w:t>
      </w:r>
      <w:r w:rsidRPr="000314A6">
        <w:t>results for QoS monitoring over N6 delay</w:t>
      </w:r>
      <w:r w:rsidR="004C6DA8">
        <w:t xml:space="preserve">, which may include </w:t>
      </w:r>
      <w:r w:rsidR="007F6C45">
        <w:t xml:space="preserve">AF-provided assistance information that includes </w:t>
      </w:r>
      <w:r w:rsidR="006D01AB">
        <w:t xml:space="preserve">N6 </w:t>
      </w:r>
      <w:r w:rsidR="004C6DA8">
        <w:t xml:space="preserve">measurement configuration information </w:t>
      </w:r>
      <w:r w:rsidR="006D01AB">
        <w:t xml:space="preserve">related to </w:t>
      </w:r>
      <w:proofErr w:type="gramStart"/>
      <w:r w:rsidR="006D01AB">
        <w:t>EAS(</w:t>
      </w:r>
      <w:proofErr w:type="gramEnd"/>
      <w:r w:rsidR="006D01AB">
        <w:t xml:space="preserve">es) on the </w:t>
      </w:r>
      <w:r w:rsidR="004C6DA8">
        <w:t xml:space="preserve">data network </w:t>
      </w:r>
      <w:r w:rsidR="006D01AB">
        <w:t>(</w:t>
      </w:r>
      <w:r w:rsidR="004C6DA8">
        <w:t>measurement endpoint(s)</w:t>
      </w:r>
      <w:r w:rsidR="006D01AB">
        <w:t>, protocol, keys, etc.)</w:t>
      </w:r>
      <w:r w:rsidR="007F6C45">
        <w:t>.</w:t>
      </w:r>
      <w:r w:rsidR="0036622D">
        <w:t xml:space="preserve"> 5GS measurement endpoint(s) can use to perform N6 delay measurements</w:t>
      </w:r>
      <w:r w:rsidR="007F6C45">
        <w:t xml:space="preserve"> based on the AF-provided assistance information</w:t>
      </w:r>
      <w:r w:rsidR="004C6DA8">
        <w:t>; or</w:t>
      </w:r>
    </w:p>
    <w:p w14:paraId="27F39D4B" w14:textId="28CAB16F" w:rsidR="004C6DA8" w:rsidRDefault="000314A6" w:rsidP="000314A6">
      <w:pPr>
        <w:pStyle w:val="B1"/>
      </w:pPr>
      <w:r>
        <w:t>-</w:t>
      </w:r>
      <w:r>
        <w:tab/>
        <w:t xml:space="preserve">5GC </w:t>
      </w:r>
      <w:r w:rsidR="004C6DA8">
        <w:t xml:space="preserve">N6 measurement </w:t>
      </w:r>
      <w:r>
        <w:t>assistance information including 5GC</w:t>
      </w:r>
      <w:r w:rsidR="004C6DA8">
        <w:t xml:space="preserve"> N6 interface related </w:t>
      </w:r>
      <w:r>
        <w:t xml:space="preserve">measurement </w:t>
      </w:r>
      <w:r w:rsidR="006D01AB">
        <w:t xml:space="preserve">configuration information (measurement </w:t>
      </w:r>
      <w:r>
        <w:t>endpoint</w:t>
      </w:r>
      <w:r w:rsidR="004C6DA8">
        <w:t xml:space="preserve"> address(es)</w:t>
      </w:r>
      <w:r w:rsidR="006D01AB">
        <w:t xml:space="preserve">, protocol, </w:t>
      </w:r>
      <w:r w:rsidR="001C73BA">
        <w:t xml:space="preserve">keys, </w:t>
      </w:r>
      <w:r w:rsidR="006D01AB">
        <w:t>etc.)</w:t>
      </w:r>
      <w:r w:rsidR="004C6DA8">
        <w:t xml:space="preserve">, which </w:t>
      </w:r>
      <w:r w:rsidR="006D01AB">
        <w:t xml:space="preserve">the </w:t>
      </w:r>
      <w:r w:rsidR="00DA63A0">
        <w:t xml:space="preserve">AF and/or </w:t>
      </w:r>
      <w:r w:rsidR="006D01AB">
        <w:t xml:space="preserve">N6 </w:t>
      </w:r>
      <w:r w:rsidR="004C6DA8">
        <w:t xml:space="preserve">measurement endpoint(s) </w:t>
      </w:r>
      <w:r w:rsidR="006D01AB">
        <w:t xml:space="preserve">on the data network side </w:t>
      </w:r>
      <w:r w:rsidR="004C6DA8">
        <w:t xml:space="preserve">can use to </w:t>
      </w:r>
      <w:r w:rsidR="0036622D">
        <w:t>perform</w:t>
      </w:r>
      <w:r w:rsidR="004C6DA8">
        <w:t xml:space="preserve"> N6 delay </w:t>
      </w:r>
      <w:r w:rsidR="0036622D">
        <w:t>measurements</w:t>
      </w:r>
      <w:r w:rsidR="004C6DA8">
        <w:t xml:space="preserve"> when 5GC reporting for N6 delay information is not </w:t>
      </w:r>
      <w:r w:rsidR="006D01AB">
        <w:t>required</w:t>
      </w:r>
      <w:r w:rsidR="004C6DA8">
        <w:t>.</w:t>
      </w:r>
    </w:p>
    <w:p w14:paraId="1FDEA6C9" w14:textId="21AD101A" w:rsidR="003413FA" w:rsidRDefault="00F70A57" w:rsidP="006D7EDB">
      <w:r>
        <w:t xml:space="preserve">When AF provides </w:t>
      </w:r>
      <w:r w:rsidR="0043449E">
        <w:t xml:space="preserve">a </w:t>
      </w:r>
      <w:r>
        <w:t xml:space="preserve">list of </w:t>
      </w:r>
      <w:r w:rsidR="0043449E">
        <w:t xml:space="preserve">DNAI(s) </w:t>
      </w:r>
      <w:r w:rsidR="00B3323B">
        <w:t xml:space="preserve">and/or </w:t>
      </w:r>
      <w:r w:rsidR="00B3323B" w:rsidRPr="00CA53EA">
        <w:t>EAS IP address(es)</w:t>
      </w:r>
      <w:r w:rsidR="00DF1347">
        <w:t>, it may include</w:t>
      </w:r>
      <w:r w:rsidR="00B3323B">
        <w:t xml:space="preserve"> </w:t>
      </w:r>
      <w:r w:rsidR="001C73BA">
        <w:t>access network delay and N6 delay related information</w:t>
      </w:r>
      <w:r w:rsidR="00B3323B">
        <w:t xml:space="preserve"> </w:t>
      </w:r>
      <w:r w:rsidR="0043449E">
        <w:t xml:space="preserve">in </w:t>
      </w:r>
      <w:proofErr w:type="spellStart"/>
      <w:r w:rsidR="0043449E" w:rsidRPr="0043449E">
        <w:t>Nnef_TrafficInfluence_Create</w:t>
      </w:r>
      <w:proofErr w:type="spellEnd"/>
      <w:r w:rsidR="00B3323B">
        <w:t>/Update</w:t>
      </w:r>
      <w:r w:rsidR="0043449E" w:rsidRPr="0043449E">
        <w:t xml:space="preserve"> service operation</w:t>
      </w:r>
      <w:r w:rsidR="00DF1347">
        <w:t xml:space="preserve">. </w:t>
      </w:r>
      <w:r>
        <w:t xml:space="preserve">SMF </w:t>
      </w:r>
      <w:r w:rsidR="0043449E">
        <w:t>can use Rel-18 QoS Monitoring for packet delays t</w:t>
      </w:r>
      <w:r>
        <w:t xml:space="preserve">o obtain access network delay information for each DNAI(s) </w:t>
      </w:r>
      <w:r w:rsidR="001C73BA">
        <w:t xml:space="preserve">and either obtain </w:t>
      </w:r>
      <w:r w:rsidR="0036622D">
        <w:t xml:space="preserve">measurement results over </w:t>
      </w:r>
      <w:r w:rsidR="001C73BA">
        <w:t xml:space="preserve">N6 delay information for each DNAI </w:t>
      </w:r>
      <w:r w:rsidR="00262C7A" w:rsidRPr="00262C7A">
        <w:t xml:space="preserve">(as described in </w:t>
      </w:r>
      <w:del w:id="67" w:author="Nokia-user" w:date="2024-02-28T22:36:00Z">
        <w:r w:rsidR="00262C7A" w:rsidRPr="00262C7A" w:rsidDel="003C3441">
          <w:delText>Solution#</w:delText>
        </w:r>
        <w:r w:rsidR="00484D28" w:rsidDel="003C3441">
          <w:delText>X</w:delText>
        </w:r>
        <w:r w:rsidR="00262C7A" w:rsidRPr="00262C7A" w:rsidDel="003C3441">
          <w:delText>: SMF control of UPF reporting N6 delay measurements</w:delText>
        </w:r>
      </w:del>
      <w:ins w:id="68" w:author="Nokia-user" w:date="2024-02-28T22:36:00Z">
        <w:r w:rsidR="003C3441">
          <w:t>Figure 6.Y.3-1</w:t>
        </w:r>
      </w:ins>
      <w:r w:rsidR="00262C7A" w:rsidRPr="00262C7A">
        <w:t>)</w:t>
      </w:r>
      <w:r w:rsidR="00262C7A">
        <w:t xml:space="preserve"> </w:t>
      </w:r>
      <w:r w:rsidR="001C73BA">
        <w:t xml:space="preserve">or provide 5GC N6 measurement assistance information </w:t>
      </w:r>
      <w:r w:rsidR="00262C7A">
        <w:t>to AF</w:t>
      </w:r>
      <w:ins w:id="69" w:author="Nokia-user" w:date="2024-02-28T22:36:00Z">
        <w:r w:rsidR="003C3441">
          <w:t xml:space="preserve"> (as described in Figure 6.Y.3-2)</w:t>
        </w:r>
      </w:ins>
      <w:r w:rsidR="00DF1347">
        <w:t>,</w:t>
      </w:r>
      <w:r w:rsidR="00262C7A">
        <w:t xml:space="preserve"> </w:t>
      </w:r>
      <w:r w:rsidR="001C73BA">
        <w:t xml:space="preserve">depending on </w:t>
      </w:r>
      <w:r w:rsidR="00DF1347">
        <w:t xml:space="preserve">the </w:t>
      </w:r>
      <w:r w:rsidR="001C73BA">
        <w:t>AF request.</w:t>
      </w:r>
    </w:p>
    <w:p w14:paraId="7971233A" w14:textId="3797AF8A" w:rsidR="00AE3C38" w:rsidRDefault="003C3441" w:rsidP="00AE3C38">
      <w:pPr>
        <w:pStyle w:val="Style1"/>
        <w:numPr>
          <w:ilvl w:val="0"/>
          <w:numId w:val="0"/>
        </w:numPr>
      </w:pPr>
      <w:ins w:id="70" w:author="Nokia-user" w:date="2024-02-28T22:43:00Z">
        <w:r>
          <w:t xml:space="preserve">For the case where AF performs measurements, </w:t>
        </w:r>
      </w:ins>
      <w:del w:id="71" w:author="Nokia-user" w:date="2024-02-28T22:43:00Z">
        <w:r w:rsidR="00AE3C38" w:rsidRPr="004617CC" w:rsidDel="003C3441">
          <w:delText>W</w:delText>
        </w:r>
      </w:del>
      <w:ins w:id="72" w:author="Nokia-user" w:date="2024-02-28T22:43:00Z">
        <w:r>
          <w:t>w</w:t>
        </w:r>
      </w:ins>
      <w:r w:rsidR="00AE3C38" w:rsidRPr="004617CC">
        <w:t xml:space="preserve">hen a measurement endpoint in (local) data network perform N6 measurements between one or more UPF(s) and EAS, UPF(s) can act in the measurement role of receiver/reflector endpoint. In this case, based </w:t>
      </w:r>
      <w:r w:rsidR="00AE3C38">
        <w:t xml:space="preserve">on </w:t>
      </w:r>
      <w:r w:rsidR="00AE3C38" w:rsidRPr="004617CC">
        <w:t xml:space="preserve">AF request or OAM/SLA, </w:t>
      </w:r>
      <w:r w:rsidR="00AE3C38">
        <w:t xml:space="preserve">(authorized) </w:t>
      </w:r>
      <w:r w:rsidR="00AE3C38" w:rsidRPr="004617CC">
        <w:t>5GC/UPF configuration information for QoS monitoring over N6 can be provided to AF</w:t>
      </w:r>
      <w:r w:rsidR="00AE3C38">
        <w:t xml:space="preserve"> as a 5GC assistance information</w:t>
      </w:r>
      <w:r w:rsidR="00AE3C38" w:rsidRPr="004617CC">
        <w:t>.</w:t>
      </w:r>
    </w:p>
    <w:p w14:paraId="484579FA" w14:textId="77777777" w:rsidR="00AE3C38" w:rsidRDefault="00AE3C38" w:rsidP="00484D28">
      <w:pPr>
        <w:pStyle w:val="Style1"/>
        <w:numPr>
          <w:ilvl w:val="0"/>
          <w:numId w:val="0"/>
        </w:numPr>
      </w:pPr>
    </w:p>
    <w:p w14:paraId="038E7948" w14:textId="6E32B7D4" w:rsidR="006D7EDB" w:rsidRPr="007C5D01" w:rsidRDefault="006D7EDB" w:rsidP="006D7EDB">
      <w:r w:rsidRPr="007C5D01">
        <w:t>Th</w:t>
      </w:r>
      <w:r w:rsidR="00DF1347">
        <w:t>is</w:t>
      </w:r>
      <w:r w:rsidRPr="007C5D01">
        <w:t xml:space="preserve"> solution is based on following principles:</w:t>
      </w:r>
    </w:p>
    <w:p w14:paraId="261EADE6" w14:textId="35260E95" w:rsidR="006D7EDB" w:rsidDel="003C3441" w:rsidRDefault="006D7EDB" w:rsidP="003C3441">
      <w:pPr>
        <w:pStyle w:val="B1"/>
        <w:rPr>
          <w:del w:id="73" w:author="Nokia-user" w:date="2024-02-28T22:31:00Z"/>
        </w:rPr>
      </w:pPr>
      <w:r>
        <w:t>-</w:t>
      </w:r>
      <w:r>
        <w:tab/>
        <w:t>5GC</w:t>
      </w:r>
      <w:r w:rsidR="00A74761">
        <w:t>/SMF</w:t>
      </w:r>
      <w:r>
        <w:t xml:space="preserve"> </w:t>
      </w:r>
      <w:r w:rsidR="00A626C1">
        <w:t>configure</w:t>
      </w:r>
      <w:r w:rsidR="00A74761">
        <w:t>s UPF</w:t>
      </w:r>
      <w:r w:rsidR="00A626C1">
        <w:t xml:space="preserve"> to perform measurements and report results on N3/N9 and </w:t>
      </w:r>
      <w:r>
        <w:t xml:space="preserve">N6 </w:t>
      </w:r>
      <w:r w:rsidR="00A626C1">
        <w:t xml:space="preserve">delay information </w:t>
      </w:r>
      <w:del w:id="74" w:author="Nokia-user" w:date="2024-02-28T22:26:00Z">
        <w:r w:rsidR="00262C7A" w:rsidRPr="00262C7A" w:rsidDel="003C3441">
          <w:delText>(</w:delText>
        </w:r>
      </w:del>
      <w:r w:rsidR="00262C7A" w:rsidRPr="00262C7A">
        <w:t xml:space="preserve">as described in </w:t>
      </w:r>
      <w:del w:id="75" w:author="Nokia-user" w:date="2024-02-28T22:26:00Z">
        <w:r w:rsidR="00262C7A" w:rsidRPr="00262C7A" w:rsidDel="003C3441">
          <w:delText>Solution#</w:delText>
        </w:r>
        <w:r w:rsidR="00484D28" w:rsidDel="003C3441">
          <w:delText>X</w:delText>
        </w:r>
        <w:r w:rsidR="00262C7A" w:rsidRPr="00262C7A" w:rsidDel="003C3441">
          <w:delText>: SMF control of UPF reporting N6 delay measurements</w:delText>
        </w:r>
      </w:del>
      <w:ins w:id="76" w:author="Nokia-user" w:date="2024-02-28T22:26:00Z">
        <w:r w:rsidR="003C3441">
          <w:t>Figure 6.Y.3-1</w:t>
        </w:r>
      </w:ins>
      <w:del w:id="77" w:author="Nokia-user" w:date="2024-02-28T22:26:00Z">
        <w:r w:rsidR="00262C7A" w:rsidRPr="00262C7A" w:rsidDel="003C3441">
          <w:delText>)</w:delText>
        </w:r>
      </w:del>
      <w:r>
        <w:t xml:space="preserve">. </w:t>
      </w:r>
      <w:r w:rsidR="00687A8D">
        <w:t xml:space="preserve">This is the case </w:t>
      </w:r>
      <w:ins w:id="78" w:author="Nokia-user" w:date="2024-02-28T22:44:00Z">
        <w:r w:rsidR="003C3441">
          <w:t xml:space="preserve">1 </w:t>
        </w:r>
      </w:ins>
      <w:r w:rsidR="00687A8D">
        <w:t>where UPF has a measurement role as the session-sender.</w:t>
      </w:r>
    </w:p>
    <w:p w14:paraId="12C8FD74" w14:textId="38F90242" w:rsidR="00AC6ACA" w:rsidRDefault="006D7EDB" w:rsidP="006D7EDB">
      <w:pPr>
        <w:pStyle w:val="B1"/>
      </w:pPr>
      <w:r>
        <w:t>-</w:t>
      </w:r>
      <w:r>
        <w:tab/>
        <w:t xml:space="preserve">enhancement on </w:t>
      </w:r>
      <w:r w:rsidRPr="006D7EDB">
        <w:t>Application Function influence on traffic routing</w:t>
      </w:r>
      <w:r>
        <w:t xml:space="preserve"> procedure for AF to request</w:t>
      </w:r>
      <w:r w:rsidR="00420EF3">
        <w:t>/subscribe</w:t>
      </w:r>
      <w:r>
        <w:t xml:space="preserve"> for </w:t>
      </w:r>
      <w:r w:rsidR="00FC12E3" w:rsidRPr="00FC12E3">
        <w:t>each DNAI</w:t>
      </w:r>
      <w:r w:rsidR="00154B2B">
        <w:t xml:space="preserve"> and/or </w:t>
      </w:r>
      <w:r w:rsidR="00154B2B" w:rsidRPr="00CA53EA">
        <w:t>EAS IP address(es</w:t>
      </w:r>
      <w:r w:rsidR="00484D28">
        <w:t>)</w:t>
      </w:r>
      <w:r w:rsidR="00AC6ACA">
        <w:t>:</w:t>
      </w:r>
    </w:p>
    <w:p w14:paraId="579F093E" w14:textId="0CBB57B5" w:rsidR="00AC6ACA" w:rsidRDefault="00AC6ACA" w:rsidP="00AC6ACA">
      <w:pPr>
        <w:pStyle w:val="B2"/>
      </w:pPr>
      <w:r>
        <w:t>-</w:t>
      </w:r>
      <w:r>
        <w:tab/>
      </w:r>
      <w:r w:rsidR="00FC12E3" w:rsidRPr="00FC12E3">
        <w:t xml:space="preserve">associated </w:t>
      </w:r>
      <w:r w:rsidR="00A74761">
        <w:t xml:space="preserve">requirements </w:t>
      </w:r>
      <w:r w:rsidR="00A80190">
        <w:t xml:space="preserve">and/or </w:t>
      </w:r>
      <w:r w:rsidR="00A74761">
        <w:t xml:space="preserve">reporting </w:t>
      </w:r>
      <w:r>
        <w:t xml:space="preserve">results for </w:t>
      </w:r>
      <w:r w:rsidR="00484D28">
        <w:t xml:space="preserve">QoS </w:t>
      </w:r>
      <w:r w:rsidRPr="00AC6ACA">
        <w:t xml:space="preserve">monitoring </w:t>
      </w:r>
      <w:r w:rsidR="00A74761">
        <w:t xml:space="preserve">packet delay </w:t>
      </w:r>
      <w:r w:rsidRPr="00AC6ACA">
        <w:t xml:space="preserve">over </w:t>
      </w:r>
      <w:r w:rsidR="00FC12E3">
        <w:t xml:space="preserve">N3/N9 access </w:t>
      </w:r>
      <w:r w:rsidR="00420EF3">
        <w:t>network</w:t>
      </w:r>
      <w:ins w:id="79" w:author="Nokia-user" w:date="2024-02-28T22:44:00Z">
        <w:r w:rsidR="003C3441">
          <w:t xml:space="preserve"> which can be used in both case 1 and </w:t>
        </w:r>
        <w:proofErr w:type="gramStart"/>
        <w:r w:rsidR="003C3441">
          <w:t>2</w:t>
        </w:r>
      </w:ins>
      <w:r>
        <w:t>;</w:t>
      </w:r>
      <w:proofErr w:type="gramEnd"/>
    </w:p>
    <w:p w14:paraId="5D80CBBB" w14:textId="00B4BE4F" w:rsidR="0015252F" w:rsidRDefault="00AC6ACA" w:rsidP="00AC6ACA">
      <w:pPr>
        <w:pStyle w:val="B2"/>
      </w:pPr>
      <w:r>
        <w:t>-</w:t>
      </w:r>
      <w:r>
        <w:tab/>
      </w:r>
      <w:ins w:id="80" w:author="Nokia-user" w:date="2024-02-28T22:45:00Z">
        <w:r w:rsidR="003C3441">
          <w:t xml:space="preserve">for case 1, </w:t>
        </w:r>
      </w:ins>
      <w:r w:rsidR="00420EF3">
        <w:t xml:space="preserve">associated </w:t>
      </w:r>
      <w:r w:rsidR="00A74761">
        <w:t xml:space="preserve">requirements </w:t>
      </w:r>
      <w:r w:rsidR="00A80190">
        <w:t xml:space="preserve">and/or </w:t>
      </w:r>
      <w:r w:rsidR="00A74761">
        <w:t xml:space="preserve">reporting </w:t>
      </w:r>
      <w:r>
        <w:t xml:space="preserve">results for </w:t>
      </w:r>
      <w:r w:rsidRPr="00AC6ACA">
        <w:t xml:space="preserve">QoS monitoring over N6 </w:t>
      </w:r>
      <w:r w:rsidR="00FC12E3">
        <w:t xml:space="preserve">delay </w:t>
      </w:r>
      <w:r>
        <w:t xml:space="preserve">and/or </w:t>
      </w:r>
      <w:r w:rsidR="0015252F">
        <w:t xml:space="preserve">associated N6 measurement configuration information related to </w:t>
      </w:r>
      <w:proofErr w:type="gramStart"/>
      <w:r w:rsidR="0015252F">
        <w:t>EAS(</w:t>
      </w:r>
      <w:proofErr w:type="gramEnd"/>
      <w:r w:rsidR="0015252F">
        <w:t xml:space="preserve">es) on the data network </w:t>
      </w:r>
      <w:r w:rsidR="0015252F" w:rsidRPr="00AC6ACA">
        <w:t>for QoS monitoring over N6 delay</w:t>
      </w:r>
      <w:ins w:id="81" w:author="Nokia-user" w:date="2024-02-28T22:22:00Z">
        <w:r w:rsidR="003C3441">
          <w:t xml:space="preserve"> </w:t>
        </w:r>
      </w:ins>
      <w:r w:rsidR="0015252F">
        <w:t>or;</w:t>
      </w:r>
    </w:p>
    <w:p w14:paraId="0AC0FC03" w14:textId="0B0F77EC" w:rsidR="00AC6ACA" w:rsidRDefault="0015252F" w:rsidP="00AC6ACA">
      <w:pPr>
        <w:pStyle w:val="B2"/>
      </w:pPr>
      <w:r>
        <w:t>-</w:t>
      </w:r>
      <w:r>
        <w:tab/>
      </w:r>
      <w:ins w:id="82" w:author="Nokia-user" w:date="2024-02-28T22:45:00Z">
        <w:r w:rsidR="003C3441">
          <w:t xml:space="preserve">for case 2, </w:t>
        </w:r>
      </w:ins>
      <w:r w:rsidR="00AC6ACA">
        <w:t>5GC</w:t>
      </w:r>
      <w:r>
        <w:t xml:space="preserve"> </w:t>
      </w:r>
      <w:bookmarkStart w:id="83" w:name="_Hlk158819261"/>
      <w:r>
        <w:t xml:space="preserve">N6 measurement assistance </w:t>
      </w:r>
      <w:r w:rsidR="00AC6ACA" w:rsidRPr="00AC6ACA">
        <w:t>information for QoS monitoring over N6</w:t>
      </w:r>
      <w:r w:rsidR="00AC6ACA">
        <w:t xml:space="preserve"> delay</w:t>
      </w:r>
      <w:bookmarkEnd w:id="83"/>
      <w:r w:rsidR="00687A8D">
        <w:t xml:space="preserve">. This is the case where UPF has a measurement role as the </w:t>
      </w:r>
      <w:r w:rsidR="00AE3C38">
        <w:t>receiver/</w:t>
      </w:r>
      <w:proofErr w:type="gramStart"/>
      <w:r w:rsidR="00AE3C38">
        <w:t>reflector</w:t>
      </w:r>
      <w:r w:rsidR="00AC6ACA">
        <w:t>;</w:t>
      </w:r>
      <w:proofErr w:type="gramEnd"/>
    </w:p>
    <w:p w14:paraId="6245B37F" w14:textId="798B7A8B" w:rsidR="006D7EDB" w:rsidRDefault="006D7EDB" w:rsidP="006D7EDB">
      <w:pPr>
        <w:pStyle w:val="B1"/>
      </w:pPr>
      <w:r>
        <w:t>-</w:t>
      </w:r>
      <w:r>
        <w:tab/>
      </w:r>
      <w:r w:rsidRPr="006D7EDB">
        <w:t>enhancement on</w:t>
      </w:r>
      <w:r>
        <w:t xml:space="preserve"> exposure of User Plane Management Events</w:t>
      </w:r>
      <w:r w:rsidRPr="006D7EDB">
        <w:t xml:space="preserve"> </w:t>
      </w:r>
      <w:r>
        <w:t xml:space="preserve">(Early Notification) </w:t>
      </w:r>
      <w:r w:rsidRPr="006D7EDB">
        <w:t xml:space="preserve">for </w:t>
      </w:r>
      <w:r>
        <w:t>SMF</w:t>
      </w:r>
      <w:r w:rsidRPr="006D7EDB">
        <w:t xml:space="preserve"> to </w:t>
      </w:r>
      <w:r>
        <w:t>provide</w:t>
      </w:r>
      <w:r w:rsidRPr="006D7EDB">
        <w:t xml:space="preserve"> </w:t>
      </w:r>
      <w:r w:rsidR="0015252F" w:rsidRPr="00CA53EA">
        <w:t>EAS IP address(es)</w:t>
      </w:r>
      <w:r w:rsidR="0015252F">
        <w:t xml:space="preserve">, </w:t>
      </w:r>
      <w:r w:rsidR="0015252F" w:rsidRPr="0015252F">
        <w:t>reporting results for QoS monitoring packet delay over N3/N9 access network</w:t>
      </w:r>
      <w:r w:rsidR="0015252F">
        <w:t xml:space="preserve"> </w:t>
      </w:r>
      <w:ins w:id="84" w:author="Nokia-user" w:date="2024-02-28T22:46:00Z">
        <w:r w:rsidR="001D55C5">
          <w:t xml:space="preserve">(for case 1 and 2) </w:t>
        </w:r>
      </w:ins>
      <w:r w:rsidR="0015252F">
        <w:t xml:space="preserve">and </w:t>
      </w:r>
      <w:r w:rsidR="0015252F" w:rsidRPr="0015252F">
        <w:t>reporting results for QoS monitoring over N6 delay</w:t>
      </w:r>
      <w:ins w:id="85" w:author="Nokia-user" w:date="2024-02-28T22:46:00Z">
        <w:r w:rsidR="001D55C5">
          <w:t xml:space="preserve"> (for case 1)</w:t>
        </w:r>
      </w:ins>
      <w:r w:rsidR="00E976E7">
        <w:t xml:space="preserve">, which can be the sum of the measured delays, </w:t>
      </w:r>
      <w:r w:rsidR="0015252F">
        <w:t xml:space="preserve">or </w:t>
      </w:r>
      <w:r w:rsidR="0015252F" w:rsidRPr="0015252F">
        <w:t>5GC N6 measurement assistance information for QoS monitoring over N6 delay</w:t>
      </w:r>
      <w:ins w:id="86" w:author="Nokia-user" w:date="2024-02-28T22:46:00Z">
        <w:r w:rsidR="001D55C5">
          <w:t xml:space="preserve"> (for case 2)</w:t>
        </w:r>
      </w:ins>
      <w:r w:rsidR="0015252F">
        <w:t xml:space="preserve">, for each </w:t>
      </w:r>
      <w:r>
        <w:t xml:space="preserve">candidate </w:t>
      </w:r>
      <w:r w:rsidRPr="006D7EDB">
        <w:t>DNAI(s).</w:t>
      </w:r>
    </w:p>
    <w:p w14:paraId="771D9408" w14:textId="257D0D71" w:rsidR="006D7EDB" w:rsidDel="001D55C5" w:rsidRDefault="006D7EDB" w:rsidP="006D7EDB">
      <w:pPr>
        <w:pStyle w:val="B1"/>
        <w:rPr>
          <w:del w:id="87" w:author="Nokia-user" w:date="2024-02-28T22:47:00Z"/>
        </w:rPr>
      </w:pPr>
      <w:r>
        <w:t>-</w:t>
      </w:r>
      <w:r>
        <w:tab/>
      </w:r>
      <w:r w:rsidRPr="006D7EDB">
        <w:t xml:space="preserve">enhancement on </w:t>
      </w:r>
      <w:r>
        <w:t xml:space="preserve">exposure of User Plane Management Events </w:t>
      </w:r>
      <w:r w:rsidRPr="006D7EDB">
        <w:t xml:space="preserve">for </w:t>
      </w:r>
      <w:r>
        <w:t xml:space="preserve">AF </w:t>
      </w:r>
      <w:r w:rsidR="00E976E7">
        <w:t xml:space="preserve">to </w:t>
      </w:r>
      <w:r>
        <w:t xml:space="preserve">confirm/select </w:t>
      </w:r>
      <w:r w:rsidR="00687A8D">
        <w:t xml:space="preserve">the </w:t>
      </w:r>
      <w:r>
        <w:t>target DNAI based</w:t>
      </w:r>
      <w:r w:rsidR="00E976E7">
        <w:t xml:space="preserve"> on</w:t>
      </w:r>
      <w:r>
        <w:t xml:space="preserve"> above information provided by SMF</w:t>
      </w:r>
      <w:r w:rsidR="005B0A27">
        <w:t xml:space="preserve"> </w:t>
      </w:r>
      <w:r w:rsidR="005B0A27" w:rsidRPr="005B0A27">
        <w:t>or direct reporting by UPF(s)</w:t>
      </w:r>
      <w:r w:rsidRPr="006D7EDB">
        <w:t>.</w:t>
      </w:r>
    </w:p>
    <w:p w14:paraId="2B751DE3" w14:textId="77777777" w:rsidR="00420EF3" w:rsidRDefault="00420EF3" w:rsidP="001D55C5">
      <w:pPr>
        <w:pStyle w:val="B1"/>
      </w:pPr>
    </w:p>
    <w:p w14:paraId="61815126" w14:textId="53CCBF25" w:rsidR="006D7EDB" w:rsidRDefault="00E976E7" w:rsidP="00484D28">
      <w:pPr>
        <w:pStyle w:val="NO"/>
      </w:pPr>
      <w:r>
        <w:t xml:space="preserve">NOTE: </w:t>
      </w:r>
      <w:r>
        <w:tab/>
      </w:r>
      <w:r w:rsidR="00775B9E" w:rsidRPr="00775B9E">
        <w:t xml:space="preserve">AF can </w:t>
      </w:r>
      <w:r w:rsidR="001B26D8">
        <w:t xml:space="preserve">additionally </w:t>
      </w:r>
      <w:r w:rsidR="00775B9E" w:rsidRPr="00775B9E">
        <w:t xml:space="preserve">consider EAS load information available </w:t>
      </w:r>
      <w:r w:rsidR="001B26D8">
        <w:t>at compute-site level</w:t>
      </w:r>
      <w:r w:rsidR="00775B9E" w:rsidRPr="00775B9E">
        <w:t xml:space="preserve"> for </w:t>
      </w:r>
      <w:r w:rsidR="001B26D8">
        <w:t>DNAI/</w:t>
      </w:r>
      <w:r w:rsidR="00775B9E" w:rsidRPr="00775B9E">
        <w:t>EAS selection transparently to 5GC.</w:t>
      </w:r>
    </w:p>
    <w:p w14:paraId="413E57AD" w14:textId="40DF9280" w:rsidR="0085262D" w:rsidRPr="00822E86" w:rsidRDefault="0085262D" w:rsidP="0085262D">
      <w:pPr>
        <w:pStyle w:val="Heading3"/>
        <w:rPr>
          <w:rFonts w:eastAsia="DengXian"/>
        </w:rPr>
      </w:pPr>
      <w:bookmarkStart w:id="88" w:name="_Toc148498835"/>
      <w:r w:rsidRPr="00042496">
        <w:rPr>
          <w:rFonts w:eastAsia="DengXian"/>
        </w:rPr>
        <w:t>6.</w:t>
      </w:r>
      <w:r w:rsidR="004127CB">
        <w:rPr>
          <w:rFonts w:eastAsia="DengXian"/>
        </w:rPr>
        <w:t>Y</w:t>
      </w:r>
      <w:r w:rsidRPr="00042496">
        <w:rPr>
          <w:rFonts w:eastAsia="DengXian"/>
        </w:rPr>
        <w:t>.3</w:t>
      </w:r>
      <w:r w:rsidRPr="00042496">
        <w:rPr>
          <w:rFonts w:eastAsia="DengXian"/>
        </w:rPr>
        <w:tab/>
        <w:t>Procedures</w:t>
      </w:r>
      <w:bookmarkEnd w:id="31"/>
      <w:bookmarkEnd w:id="32"/>
      <w:bookmarkEnd w:id="33"/>
      <w:bookmarkEnd w:id="88"/>
    </w:p>
    <w:p w14:paraId="4655C1FA" w14:textId="77777777" w:rsidR="001D55C5" w:rsidRPr="003C3441" w:rsidRDefault="001D55C5" w:rsidP="001D55C5">
      <w:pPr>
        <w:rPr>
          <w:ins w:id="89" w:author="Nokia-user" w:date="2024-02-28T22:48:00Z"/>
          <w:b/>
          <w:bCs/>
        </w:rPr>
      </w:pPr>
      <w:ins w:id="90" w:author="Nokia-user" w:date="2024-02-28T22:48:00Z">
        <w:r w:rsidRPr="003C3441">
          <w:rPr>
            <w:b/>
            <w:bCs/>
          </w:rPr>
          <w:t xml:space="preserve">Case 1: 5GC performs N6 delay </w:t>
        </w:r>
        <w:proofErr w:type="gramStart"/>
        <w:r w:rsidRPr="003C3441">
          <w:rPr>
            <w:b/>
            <w:bCs/>
          </w:rPr>
          <w:t>measurements</w:t>
        </w:r>
        <w:proofErr w:type="gramEnd"/>
      </w:ins>
    </w:p>
    <w:p w14:paraId="0FB65181" w14:textId="09C330C4" w:rsidR="0085262D" w:rsidRDefault="00304620" w:rsidP="001D55C5">
      <w:pPr>
        <w:pStyle w:val="EditorsNote"/>
        <w:ind w:left="0" w:firstLine="0"/>
        <w:rPr>
          <w:rFonts w:eastAsia="DengXian"/>
          <w:color w:val="auto"/>
        </w:rPr>
      </w:pPr>
      <w:r w:rsidRPr="00304620">
        <w:rPr>
          <w:rFonts w:eastAsia="DengXian"/>
          <w:color w:val="auto"/>
        </w:rPr>
        <w:t>Figure 6.</w:t>
      </w:r>
      <w:r w:rsidR="004127CB">
        <w:rPr>
          <w:rFonts w:eastAsia="DengXian"/>
          <w:color w:val="auto"/>
        </w:rPr>
        <w:t>Y</w:t>
      </w:r>
      <w:r w:rsidRPr="00304620">
        <w:rPr>
          <w:rFonts w:eastAsia="DengXian"/>
          <w:color w:val="auto"/>
        </w:rPr>
        <w:t xml:space="preserve">.3-1 shows the </w:t>
      </w:r>
      <w:r w:rsidR="00CA2757">
        <w:rPr>
          <w:rFonts w:eastAsia="DengXian"/>
          <w:color w:val="auto"/>
        </w:rPr>
        <w:t xml:space="preserve">enhancement on </w:t>
      </w:r>
      <w:r w:rsidR="00584DD5" w:rsidRPr="00484D28">
        <w:rPr>
          <w:rFonts w:eastAsia="DengXian"/>
          <w:color w:val="auto"/>
        </w:rPr>
        <w:t>Procedure for AF requests to influence traffic routing</w:t>
      </w:r>
      <w:r w:rsidR="001072EE">
        <w:rPr>
          <w:rFonts w:eastAsia="DengXian"/>
          <w:color w:val="auto"/>
        </w:rPr>
        <w:t xml:space="preserve"> </w:t>
      </w:r>
      <w:proofErr w:type="gramStart"/>
      <w:r w:rsidR="001072EE">
        <w:rPr>
          <w:rFonts w:eastAsia="DengXian"/>
          <w:color w:val="auto"/>
        </w:rPr>
        <w:t>in order to</w:t>
      </w:r>
      <w:proofErr w:type="gramEnd"/>
      <w:r w:rsidR="001072EE">
        <w:rPr>
          <w:rFonts w:eastAsia="DengXian"/>
          <w:color w:val="auto"/>
        </w:rPr>
        <w:t xml:space="preserve"> include monitoring over N6</w:t>
      </w:r>
      <w:r w:rsidRPr="00304620">
        <w:rPr>
          <w:rFonts w:eastAsia="DengXian"/>
          <w:color w:val="auto"/>
        </w:rPr>
        <w:t>.</w:t>
      </w:r>
      <w:r w:rsidR="002B6720">
        <w:rPr>
          <w:rFonts w:eastAsia="DengXian"/>
          <w:color w:val="auto"/>
        </w:rPr>
        <w:t xml:space="preserve"> For this given procedure, 5GC/UPF performs measurement over N6.</w:t>
      </w:r>
    </w:p>
    <w:p w14:paraId="7EFF5AFC" w14:textId="557B353F" w:rsidR="00122677" w:rsidRDefault="00AD1EB6" w:rsidP="0085262D">
      <w:pPr>
        <w:pStyle w:val="EditorsNote"/>
      </w:pPr>
      <w:ins w:id="91" w:author="Nokia-user" w:date="2024-02-28T22:54:00Z">
        <w:r>
          <w:object w:dxaOrig="9856" w:dyaOrig="8880" w14:anchorId="6F4BAA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434.2pt" o:ole="">
              <v:imagedata r:id="rId13" o:title=""/>
            </v:shape>
            <o:OLEObject Type="Embed" ProgID="Visio.Drawing.15" ShapeID="_x0000_i1025" DrawAspect="Content" ObjectID="_1770789870" r:id="rId14"/>
          </w:object>
        </w:r>
      </w:ins>
      <w:del w:id="92" w:author="Nokia-user" w:date="2024-02-28T22:54:00Z">
        <w:r w:rsidR="00B37B9B" w:rsidDel="00AD1EB6">
          <w:object w:dxaOrig="9795" w:dyaOrig="7185" w14:anchorId="470E9133">
            <v:shape id="_x0000_i1026" type="#_x0000_t75" style="width:482.4pt;height:352.25pt" o:ole="">
              <v:imagedata r:id="rId15" o:title=""/>
            </v:shape>
            <o:OLEObject Type="Embed" ProgID="Visio.Drawing.15" ShapeID="_x0000_i1026" DrawAspect="Content" ObjectID="_1770789871" r:id="rId16"/>
          </w:object>
        </w:r>
      </w:del>
    </w:p>
    <w:p w14:paraId="0A86C8C1" w14:textId="2F2CC7FB" w:rsidR="00B37B9B" w:rsidRDefault="002B6720" w:rsidP="00484D28">
      <w:pPr>
        <w:pStyle w:val="TH"/>
      </w:pPr>
      <w:r>
        <w:t>Figure 6.</w:t>
      </w:r>
      <w:r w:rsidR="004127CB">
        <w:t>Y</w:t>
      </w:r>
      <w:r>
        <w:t>.3.1: Procedure on AF request o</w:t>
      </w:r>
      <w:r w:rsidR="003B63E1">
        <w:t>n</w:t>
      </w:r>
      <w:r>
        <w:t xml:space="preserve"> monitoring over access and data network delays where data network delay measurement is performed by 5GC/UPF.</w:t>
      </w:r>
    </w:p>
    <w:p w14:paraId="352AD1B9" w14:textId="7BD183D1" w:rsidR="00B37B9B" w:rsidRDefault="00B37B9B" w:rsidP="00B37B9B">
      <w:pPr>
        <w:pStyle w:val="EditorsNote"/>
        <w:numPr>
          <w:ilvl w:val="0"/>
          <w:numId w:val="14"/>
        </w:numPr>
        <w:rPr>
          <w:rFonts w:eastAsia="DengXian"/>
          <w:color w:val="auto"/>
        </w:rPr>
      </w:pPr>
      <w:r>
        <w:rPr>
          <w:rFonts w:eastAsia="DengXian"/>
          <w:color w:val="auto"/>
        </w:rPr>
        <w:t xml:space="preserve">AF creates a request for 5GC to monitor N3/N9 delays as well as N6 delay. As part of this request, AF may also include </w:t>
      </w:r>
      <w:r w:rsidRPr="00B37B9B">
        <w:rPr>
          <w:rFonts w:eastAsia="DengXian"/>
          <w:color w:val="auto"/>
        </w:rPr>
        <w:t>AF-provided assistance information for QoS monitoring over N6</w:t>
      </w:r>
      <w:r>
        <w:rPr>
          <w:rFonts w:eastAsia="DengXian"/>
          <w:color w:val="auto"/>
        </w:rPr>
        <w:t xml:space="preserve"> as described </w:t>
      </w:r>
      <w:ins w:id="93" w:author="Nokia-user" w:date="2024-02-28T22:50:00Z">
        <w:r w:rsidR="001D55C5">
          <w:rPr>
            <w:rFonts w:eastAsia="DengXian"/>
            <w:color w:val="auto"/>
          </w:rPr>
          <w:t xml:space="preserve">as part of case 1 </w:t>
        </w:r>
      </w:ins>
      <w:r>
        <w:rPr>
          <w:rFonts w:eastAsia="DengXian"/>
          <w:color w:val="auto"/>
        </w:rPr>
        <w:t>in 6.</w:t>
      </w:r>
      <w:r w:rsidR="004127CB">
        <w:rPr>
          <w:rFonts w:eastAsia="DengXian"/>
          <w:color w:val="auto"/>
        </w:rPr>
        <w:t>Y</w:t>
      </w:r>
      <w:r>
        <w:rPr>
          <w:rFonts w:eastAsia="DengXian"/>
          <w:color w:val="auto"/>
        </w:rPr>
        <w:t>.2.</w:t>
      </w:r>
    </w:p>
    <w:p w14:paraId="260F76E1" w14:textId="7E8E97E6" w:rsidR="00B37B9B" w:rsidRDefault="00B37B9B" w:rsidP="00B37B9B">
      <w:pPr>
        <w:pStyle w:val="EditorsNote"/>
        <w:numPr>
          <w:ilvl w:val="0"/>
          <w:numId w:val="14"/>
        </w:numPr>
        <w:rPr>
          <w:rFonts w:eastAsia="DengXian"/>
          <w:color w:val="auto"/>
        </w:rPr>
      </w:pPr>
      <w:del w:id="94" w:author="Nokia-user" w:date="2024-02-28T23:17:00Z">
        <w:r w:rsidDel="008C458A">
          <w:rPr>
            <w:rFonts w:eastAsia="DengXian"/>
            <w:color w:val="auto"/>
          </w:rPr>
          <w:delText xml:space="preserve"> </w:delText>
        </w:r>
      </w:del>
      <w:r w:rsidRPr="00B37B9B">
        <w:rPr>
          <w:rFonts w:eastAsia="DengXian"/>
          <w:color w:val="auto"/>
        </w:rPr>
        <w:t>The AF sends its request to the NEF</w:t>
      </w:r>
      <w:r>
        <w:rPr>
          <w:rFonts w:eastAsia="DengXian"/>
          <w:color w:val="auto"/>
        </w:rPr>
        <w:t xml:space="preserve">. </w:t>
      </w:r>
      <w:r w:rsidRPr="00B37B9B">
        <w:rPr>
          <w:rFonts w:eastAsia="DengXian"/>
          <w:color w:val="auto"/>
        </w:rPr>
        <w:t xml:space="preserve">NEF </w:t>
      </w:r>
      <w:r>
        <w:rPr>
          <w:rFonts w:eastAsia="DengXian"/>
          <w:color w:val="auto"/>
        </w:rPr>
        <w:t>performs</w:t>
      </w:r>
      <w:r w:rsidRPr="00B37B9B">
        <w:rPr>
          <w:rFonts w:eastAsia="DengXian"/>
          <w:color w:val="auto"/>
        </w:rPr>
        <w:t xml:space="preserve"> necessary authorization control </w:t>
      </w:r>
      <w:r>
        <w:rPr>
          <w:rFonts w:eastAsia="DengXian"/>
          <w:color w:val="auto"/>
        </w:rPr>
        <w:t>of</w:t>
      </w:r>
      <w:r w:rsidRPr="00B37B9B">
        <w:rPr>
          <w:rFonts w:eastAsia="DengXian"/>
          <w:color w:val="auto"/>
        </w:rPr>
        <w:t xml:space="preserve"> the AF request,</w:t>
      </w:r>
      <w:r>
        <w:rPr>
          <w:rFonts w:eastAsia="DengXian"/>
          <w:color w:val="auto"/>
        </w:rPr>
        <w:t xml:space="preserve"> and,</w:t>
      </w:r>
      <w:r w:rsidRPr="00B37B9B">
        <w:rPr>
          <w:rFonts w:eastAsia="DengXian"/>
          <w:color w:val="auto"/>
        </w:rPr>
        <w:t xml:space="preserve"> </w:t>
      </w:r>
      <w:r>
        <w:rPr>
          <w:rFonts w:eastAsia="DengXian"/>
          <w:color w:val="auto"/>
        </w:rPr>
        <w:t>if necessary, maps</w:t>
      </w:r>
      <w:r w:rsidRPr="00B37B9B">
        <w:rPr>
          <w:rFonts w:eastAsia="DengXian"/>
          <w:color w:val="auto"/>
        </w:rPr>
        <w:t xml:space="preserve"> the information provided by the A</w:t>
      </w:r>
      <w:r>
        <w:rPr>
          <w:rFonts w:eastAsia="DengXian"/>
          <w:color w:val="auto"/>
        </w:rPr>
        <w:t>F.</w:t>
      </w:r>
    </w:p>
    <w:p w14:paraId="514D987C" w14:textId="32CE1D8B" w:rsidR="00B37B9B" w:rsidRDefault="00B37B9B" w:rsidP="00B37B9B">
      <w:pPr>
        <w:pStyle w:val="EditorsNote"/>
        <w:numPr>
          <w:ilvl w:val="0"/>
          <w:numId w:val="14"/>
        </w:numPr>
        <w:rPr>
          <w:rFonts w:eastAsia="DengXian"/>
          <w:color w:val="auto"/>
        </w:rPr>
      </w:pPr>
      <w:r>
        <w:rPr>
          <w:rFonts w:eastAsia="DengXian"/>
          <w:color w:val="auto"/>
        </w:rPr>
        <w:t>The same step 3 as in Figure 4.3.6.2-1 of TS 23.502 where additionally, storing/updating the information includes monitoring over N6 request as well as AF-provided assistance information for QoS monitoring over N6.</w:t>
      </w:r>
    </w:p>
    <w:p w14:paraId="4C73D2B4" w14:textId="4FFD9CB2" w:rsidR="00B37B9B" w:rsidRDefault="00B37B9B" w:rsidP="00B37B9B">
      <w:pPr>
        <w:pStyle w:val="EditorsNote"/>
        <w:numPr>
          <w:ilvl w:val="0"/>
          <w:numId w:val="14"/>
        </w:numPr>
        <w:rPr>
          <w:rFonts w:eastAsia="DengXian"/>
          <w:color w:val="auto"/>
        </w:rPr>
      </w:pPr>
      <w:r>
        <w:rPr>
          <w:rFonts w:eastAsia="DengXian"/>
          <w:color w:val="auto"/>
        </w:rPr>
        <w:t>The same step 4 as in Figure 4.3.6.2-1 of TS 23.502.</w:t>
      </w:r>
    </w:p>
    <w:p w14:paraId="6459E3AE" w14:textId="23DE9AA9" w:rsidR="00B37B9B" w:rsidRDefault="00B37B9B" w:rsidP="00B37B9B">
      <w:pPr>
        <w:pStyle w:val="EditorsNote"/>
        <w:numPr>
          <w:ilvl w:val="0"/>
          <w:numId w:val="14"/>
        </w:numPr>
        <w:rPr>
          <w:rFonts w:eastAsia="DengXian"/>
          <w:color w:val="auto"/>
        </w:rPr>
      </w:pPr>
      <w:r>
        <w:rPr>
          <w:rFonts w:eastAsia="DengXian"/>
          <w:color w:val="auto"/>
        </w:rPr>
        <w:t>The same step 5 as in Figure 4.3.6.2-1 of TS 23.502 where additionally, PCF provides QoS monitoring over N6 related rules to SMF.</w:t>
      </w:r>
    </w:p>
    <w:p w14:paraId="0A7EAF7F" w14:textId="77777777" w:rsidR="00AD1EB6" w:rsidRDefault="00AD1EB6" w:rsidP="00AD1EB6">
      <w:pPr>
        <w:pStyle w:val="NO"/>
        <w:numPr>
          <w:ilvl w:val="0"/>
          <w:numId w:val="14"/>
        </w:numPr>
        <w:overflowPunct w:val="0"/>
        <w:autoSpaceDE w:val="0"/>
        <w:autoSpaceDN w:val="0"/>
        <w:adjustRightInd w:val="0"/>
        <w:textAlignment w:val="baseline"/>
        <w:rPr>
          <w:ins w:id="95" w:author="Nokia-TC" w:date="2024-03-01T08:45:00Z"/>
        </w:rPr>
      </w:pPr>
      <w:ins w:id="96" w:author="Nokia-user" w:date="2024-02-28T22:55:00Z">
        <w:r>
          <w:t>SMF determines the impacted UPF(s) to perform QoS monitoring i.e., N6 delay measurements between the determined UPF(s) and the data network endpoints. SMF optionally determines the protocol-specific configuration parameters based on the received AF-provided assistance information.</w:t>
        </w:r>
      </w:ins>
    </w:p>
    <w:p w14:paraId="6615D4F1" w14:textId="24893828" w:rsidR="004A51E5" w:rsidRDefault="004A51E5" w:rsidP="004A51E5">
      <w:pPr>
        <w:pStyle w:val="EditorsNote"/>
        <w:ind w:left="0" w:firstLine="0"/>
        <w:rPr>
          <w:ins w:id="97" w:author="Nokia-user" w:date="2024-02-28T22:55:00Z"/>
        </w:rPr>
      </w:pPr>
      <w:ins w:id="98" w:author="Nokia-TC" w:date="2024-03-01T08:45:00Z">
        <w:r>
          <w:t>Editor’s Note: It is FFS to further clarify the impacted UPFs.</w:t>
        </w:r>
      </w:ins>
    </w:p>
    <w:p w14:paraId="391F4818" w14:textId="4C03437E" w:rsidR="00AD1EB6" w:rsidRDefault="00AD1EB6" w:rsidP="00AD1EB6">
      <w:pPr>
        <w:pStyle w:val="NO"/>
        <w:numPr>
          <w:ilvl w:val="0"/>
          <w:numId w:val="14"/>
        </w:numPr>
        <w:overflowPunct w:val="0"/>
        <w:autoSpaceDE w:val="0"/>
        <w:autoSpaceDN w:val="0"/>
        <w:adjustRightInd w:val="0"/>
        <w:textAlignment w:val="baseline"/>
        <w:rPr>
          <w:ins w:id="99" w:author="Nokia-user" w:date="2024-02-28T22:55:00Z"/>
        </w:rPr>
      </w:pPr>
      <w:ins w:id="100" w:author="Nokia-user" w:date="2024-02-28T22:55:00Z">
        <w:r>
          <w:t>SMF provides N4 session rules that includes the configuration of QoS monitoring over N6 which includes all or part of the parameters listed in clause 6.</w:t>
        </w:r>
      </w:ins>
      <w:ins w:id="101" w:author="Nokia-user" w:date="2024-02-28T22:56:00Z">
        <w:r>
          <w:t>Y</w:t>
        </w:r>
      </w:ins>
      <w:ins w:id="102" w:author="Nokia-user" w:date="2024-02-28T22:55:00Z">
        <w:r>
          <w:t>.</w:t>
        </w:r>
      </w:ins>
      <w:ins w:id="103" w:author="Nokia-user" w:date="2024-02-28T22:56:00Z">
        <w:r>
          <w:t>2 as part of case 1</w:t>
        </w:r>
      </w:ins>
      <w:ins w:id="104" w:author="Nokia-user" w:date="2024-02-28T22:55:00Z">
        <w:r>
          <w:t>.</w:t>
        </w:r>
      </w:ins>
    </w:p>
    <w:p w14:paraId="158A7586" w14:textId="001D99F6" w:rsidR="00B37B9B" w:rsidRDefault="00AD1EB6" w:rsidP="00AD1EB6">
      <w:pPr>
        <w:pStyle w:val="EditorsNote"/>
        <w:numPr>
          <w:ilvl w:val="0"/>
          <w:numId w:val="14"/>
        </w:numPr>
        <w:rPr>
          <w:rFonts w:eastAsia="DengXian"/>
          <w:color w:val="auto"/>
        </w:rPr>
      </w:pPr>
      <w:ins w:id="105" w:author="Nokia-user" w:date="2024-02-28T22:55:00Z">
        <w:r w:rsidRPr="00AD1EB6">
          <w:rPr>
            <w:color w:val="auto"/>
          </w:rPr>
          <w:t>UPF(s) performs QoS monitoring over N6 using the configuration sent by SMF</w:t>
        </w:r>
      </w:ins>
      <w:del w:id="106" w:author="Nokia-user" w:date="2024-02-28T22:55:00Z">
        <w:r w:rsidR="00AB181F" w:rsidDel="00AD1EB6">
          <w:rPr>
            <w:rFonts w:eastAsia="DengXian"/>
            <w:color w:val="auto"/>
          </w:rPr>
          <w:delText xml:space="preserve">The same steps 1 to 3 in Figure 6.X.2-1 as part of the solution on </w:delText>
        </w:r>
        <w:r w:rsidR="00AB181F" w:rsidRPr="00AB181F" w:rsidDel="00AD1EB6">
          <w:rPr>
            <w:rFonts w:eastAsia="DengXian"/>
            <w:color w:val="auto"/>
          </w:rPr>
          <w:delText>SMF control of UPF reporting N6 delay measurements</w:delText>
        </w:r>
      </w:del>
      <w:r w:rsidR="00AB181F">
        <w:rPr>
          <w:rFonts w:eastAsia="DengXian"/>
          <w:color w:val="auto"/>
        </w:rPr>
        <w:t>.</w:t>
      </w:r>
    </w:p>
    <w:p w14:paraId="54AB33D1" w14:textId="2BBCD894" w:rsidR="00AB181F" w:rsidRDefault="00AB181F" w:rsidP="00B37B9B">
      <w:pPr>
        <w:pStyle w:val="EditorsNote"/>
        <w:numPr>
          <w:ilvl w:val="0"/>
          <w:numId w:val="14"/>
        </w:numPr>
        <w:rPr>
          <w:rFonts w:eastAsia="DengXian"/>
          <w:color w:val="auto"/>
        </w:rPr>
      </w:pPr>
      <w:r>
        <w:rPr>
          <w:rFonts w:eastAsia="DengXian"/>
          <w:color w:val="auto"/>
        </w:rPr>
        <w:t>UPF</w:t>
      </w:r>
      <w:ins w:id="107" w:author="Nokia-user" w:date="2024-02-28T22:57:00Z">
        <w:r w:rsidR="00AD1EB6">
          <w:rPr>
            <w:rFonts w:eastAsia="DengXian"/>
            <w:color w:val="auto"/>
          </w:rPr>
          <w:t>(s)</w:t>
        </w:r>
      </w:ins>
      <w:r>
        <w:rPr>
          <w:rFonts w:eastAsia="DengXian"/>
          <w:color w:val="auto"/>
        </w:rPr>
        <w:t xml:space="preserve"> reports QoS monitoring results to SMF.</w:t>
      </w:r>
    </w:p>
    <w:p w14:paraId="2122C211" w14:textId="22C4705A" w:rsidR="00AB181F" w:rsidRDefault="00AB181F" w:rsidP="00B37B9B">
      <w:pPr>
        <w:pStyle w:val="EditorsNote"/>
        <w:numPr>
          <w:ilvl w:val="0"/>
          <w:numId w:val="14"/>
        </w:numPr>
        <w:rPr>
          <w:rFonts w:eastAsia="DengXian"/>
          <w:color w:val="auto"/>
        </w:rPr>
      </w:pPr>
      <w:r>
        <w:rPr>
          <w:rFonts w:eastAsia="DengXian"/>
          <w:color w:val="auto"/>
        </w:rPr>
        <w:lastRenderedPageBreak/>
        <w:t>SMF obtains QoS monitoring results and calculates the sum of the delays, i.e., the total delay including access network (N3/N9) and data network (N6) delays.</w:t>
      </w:r>
    </w:p>
    <w:p w14:paraId="0E7A4F64" w14:textId="77777777" w:rsidR="00DD4EF6" w:rsidRDefault="00AB181F" w:rsidP="002B7052">
      <w:pPr>
        <w:pStyle w:val="EditorsNote"/>
        <w:numPr>
          <w:ilvl w:val="0"/>
          <w:numId w:val="14"/>
        </w:numPr>
        <w:rPr>
          <w:rFonts w:eastAsia="DengXian"/>
          <w:color w:val="auto"/>
        </w:rPr>
      </w:pPr>
      <w:r w:rsidRPr="00DD4EF6">
        <w:rPr>
          <w:rFonts w:eastAsia="DengXian"/>
          <w:color w:val="auto"/>
        </w:rPr>
        <w:t xml:space="preserve">While constructing the list of candidate DNAIs/EASs, SMF </w:t>
      </w:r>
      <w:proofErr w:type="gramStart"/>
      <w:r w:rsidRPr="00DD4EF6">
        <w:rPr>
          <w:rFonts w:eastAsia="DengXian"/>
          <w:color w:val="auto"/>
        </w:rPr>
        <w:t>takes into account</w:t>
      </w:r>
      <w:proofErr w:type="gramEnd"/>
      <w:r w:rsidRPr="00DD4EF6">
        <w:rPr>
          <w:rFonts w:eastAsia="DengXian"/>
          <w:color w:val="auto"/>
        </w:rPr>
        <w:t xml:space="preserve"> either the sum of the delays or N6 delay monitoring results for each candidate DNAI/EAS.</w:t>
      </w:r>
    </w:p>
    <w:p w14:paraId="6EDD2EB1" w14:textId="2B799CD1" w:rsidR="00DD4EF6" w:rsidRDefault="00DD4EF6" w:rsidP="002B7052">
      <w:pPr>
        <w:pStyle w:val="EditorsNote"/>
        <w:numPr>
          <w:ilvl w:val="0"/>
          <w:numId w:val="14"/>
        </w:numPr>
        <w:rPr>
          <w:rFonts w:eastAsia="DengXian"/>
          <w:color w:val="auto"/>
        </w:rPr>
      </w:pPr>
      <w:r w:rsidRPr="00DD4EF6">
        <w:rPr>
          <w:rFonts w:eastAsia="DengXian"/>
          <w:color w:val="auto"/>
        </w:rPr>
        <w:t>The procedure defined for notification of user plane management event described in clause 4.3.6.3 of TS 23.502 is followed. When SMF sends the notification, SMF includes</w:t>
      </w:r>
      <w:r>
        <w:rPr>
          <w:rFonts w:eastAsia="DengXian"/>
          <w:color w:val="auto"/>
        </w:rPr>
        <w:t xml:space="preserve"> the</w:t>
      </w:r>
      <w:r w:rsidRPr="00DD4EF6">
        <w:rPr>
          <w:rFonts w:eastAsia="DengXian"/>
          <w:color w:val="auto"/>
        </w:rPr>
        <w:t xml:space="preserve"> respective delay measurement </w:t>
      </w:r>
      <w:r>
        <w:rPr>
          <w:rFonts w:eastAsia="DengXian"/>
          <w:color w:val="auto"/>
        </w:rPr>
        <w:t xml:space="preserve">result </w:t>
      </w:r>
      <w:r w:rsidRPr="00DD4EF6">
        <w:rPr>
          <w:rFonts w:eastAsia="DengXian"/>
          <w:color w:val="auto"/>
        </w:rPr>
        <w:t>along with each candidate DNAI/EAS.</w:t>
      </w:r>
    </w:p>
    <w:p w14:paraId="62B8EF09" w14:textId="6C44933C" w:rsidR="00DD4EF6" w:rsidRDefault="00DD4EF6" w:rsidP="00DD4EF6">
      <w:pPr>
        <w:rPr>
          <w:rFonts w:eastAsia="DengXian"/>
        </w:rPr>
      </w:pPr>
    </w:p>
    <w:p w14:paraId="42DB5589" w14:textId="77777777" w:rsidR="001D55C5" w:rsidRPr="003C3441" w:rsidRDefault="001D55C5" w:rsidP="001D55C5">
      <w:pPr>
        <w:rPr>
          <w:ins w:id="108" w:author="Nokia-user" w:date="2024-02-28T22:48:00Z"/>
          <w:b/>
          <w:bCs/>
        </w:rPr>
      </w:pPr>
      <w:ins w:id="109" w:author="Nokia-user" w:date="2024-02-28T22:48:00Z">
        <w:r w:rsidRPr="003C3441">
          <w:rPr>
            <w:b/>
            <w:bCs/>
          </w:rPr>
          <w:t xml:space="preserve">Case 2: AF performs N6 delay </w:t>
        </w:r>
        <w:proofErr w:type="gramStart"/>
        <w:r w:rsidRPr="003C3441">
          <w:rPr>
            <w:b/>
            <w:bCs/>
          </w:rPr>
          <w:t>measurements</w:t>
        </w:r>
        <w:proofErr w:type="gramEnd"/>
      </w:ins>
    </w:p>
    <w:p w14:paraId="72204195" w14:textId="5FEAEA65" w:rsidR="00980762" w:rsidDel="001D55C5" w:rsidRDefault="00DD4EF6" w:rsidP="001D55C5">
      <w:pPr>
        <w:rPr>
          <w:del w:id="110" w:author="Nokia-user" w:date="2024-02-28T22:48:00Z"/>
          <w:rFonts w:eastAsia="DengXian"/>
        </w:rPr>
      </w:pPr>
      <w:del w:id="111" w:author="Nokia-user" w:date="2024-02-28T22:48:00Z">
        <w:r w:rsidDel="001D55C5">
          <w:rPr>
            <w:rFonts w:eastAsia="DengXian"/>
          </w:rPr>
          <w:delText xml:space="preserve"> </w:delText>
        </w:r>
        <w:bookmarkStart w:id="112" w:name="_Toc326248711"/>
        <w:bookmarkStart w:id="113" w:name="_Toc510604409"/>
        <w:bookmarkStart w:id="114" w:name="_Toc92875664"/>
        <w:bookmarkStart w:id="115" w:name="_Toc93070688"/>
      </w:del>
    </w:p>
    <w:p w14:paraId="1EAD97B6" w14:textId="4067403C" w:rsidR="002B6720" w:rsidRDefault="002B6720" w:rsidP="001D55C5">
      <w:pPr>
        <w:rPr>
          <w:rFonts w:eastAsia="DengXian"/>
        </w:rPr>
      </w:pPr>
      <w:r w:rsidRPr="00304620">
        <w:rPr>
          <w:rFonts w:eastAsia="DengXian"/>
        </w:rPr>
        <w:t>Figure 6.</w:t>
      </w:r>
      <w:r w:rsidR="004127CB">
        <w:rPr>
          <w:rFonts w:eastAsia="DengXian"/>
        </w:rPr>
        <w:t>Y</w:t>
      </w:r>
      <w:r w:rsidRPr="00304620">
        <w:rPr>
          <w:rFonts w:eastAsia="DengXian"/>
        </w:rPr>
        <w:t>.3-</w:t>
      </w:r>
      <w:r>
        <w:rPr>
          <w:rFonts w:eastAsia="DengXian"/>
        </w:rPr>
        <w:t>2</w:t>
      </w:r>
      <w:r w:rsidRPr="00304620">
        <w:rPr>
          <w:rFonts w:eastAsia="DengXian"/>
        </w:rPr>
        <w:t xml:space="preserve"> shows the </w:t>
      </w:r>
      <w:r>
        <w:rPr>
          <w:rFonts w:eastAsia="DengXian"/>
        </w:rPr>
        <w:t xml:space="preserve">enhancement on </w:t>
      </w:r>
      <w:r w:rsidRPr="00C451BC">
        <w:rPr>
          <w:rFonts w:eastAsia="DengXian"/>
        </w:rPr>
        <w:t>Procedure for AF requests to influence traffic routing</w:t>
      </w:r>
      <w:r>
        <w:rPr>
          <w:rFonts w:eastAsia="DengXian"/>
        </w:rPr>
        <w:t xml:space="preserve"> </w:t>
      </w:r>
      <w:proofErr w:type="gramStart"/>
      <w:r>
        <w:rPr>
          <w:rFonts w:eastAsia="DengXian"/>
        </w:rPr>
        <w:t>in order to</w:t>
      </w:r>
      <w:proofErr w:type="gramEnd"/>
      <w:r>
        <w:rPr>
          <w:rFonts w:eastAsia="DengXian"/>
        </w:rPr>
        <w:t xml:space="preserve"> include monitoring over N6</w:t>
      </w:r>
      <w:r w:rsidRPr="00304620">
        <w:rPr>
          <w:rFonts w:eastAsia="DengXian"/>
        </w:rPr>
        <w:t>.</w:t>
      </w:r>
      <w:r>
        <w:rPr>
          <w:rFonts w:eastAsia="DengXian"/>
        </w:rPr>
        <w:t xml:space="preserve"> For this given procedure, AF performs measurement over N6.</w:t>
      </w:r>
    </w:p>
    <w:p w14:paraId="660395AF" w14:textId="77777777" w:rsidR="00A70E3E" w:rsidRDefault="00A70E3E" w:rsidP="00A70E3E"/>
    <w:p w14:paraId="0DDFDA24" w14:textId="6D0B2D24" w:rsidR="00122677" w:rsidRDefault="00D411DA" w:rsidP="00A70E3E">
      <w:ins w:id="116" w:author="Nokia-user" w:date="2024-02-28T23:15:00Z">
        <w:r>
          <w:object w:dxaOrig="10231" w:dyaOrig="7800" w14:anchorId="1B0AD1EB">
            <v:shape id="_x0000_i1027" type="#_x0000_t75" style="width:481.85pt;height:367.2pt" o:ole="">
              <v:imagedata r:id="rId17" o:title=""/>
            </v:shape>
            <o:OLEObject Type="Embed" ProgID="Visio.Drawing.15" ShapeID="_x0000_i1027" DrawAspect="Content" ObjectID="_1770789872" r:id="rId18"/>
          </w:object>
        </w:r>
      </w:ins>
      <w:del w:id="117" w:author="Nokia-user" w:date="2024-02-28T23:15:00Z">
        <w:r w:rsidR="00624C98" w:rsidDel="00D411DA">
          <w:object w:dxaOrig="10231" w:dyaOrig="7800" w14:anchorId="6E204F30">
            <v:shape id="_x0000_i1028" type="#_x0000_t75" style="width:481.3pt;height:367.2pt" o:ole="">
              <v:imagedata r:id="rId19" o:title=""/>
            </v:shape>
            <o:OLEObject Type="Embed" ProgID="Visio.Drawing.15" ShapeID="_x0000_i1028" DrawAspect="Content" ObjectID="_1770789873" r:id="rId20"/>
          </w:object>
        </w:r>
      </w:del>
    </w:p>
    <w:p w14:paraId="6F7929D8" w14:textId="782E401C" w:rsidR="004127CB" w:rsidRDefault="004127CB" w:rsidP="00484D28">
      <w:pPr>
        <w:pStyle w:val="TH"/>
      </w:pPr>
      <w:r>
        <w:t xml:space="preserve">Figure 6.Y.3.2: Procedure on AF request </w:t>
      </w:r>
      <w:r w:rsidR="003B63E1">
        <w:t>on</w:t>
      </w:r>
      <w:r>
        <w:t xml:space="preserve"> monitoring over access and data network delays where data network delay measurement is performed by </w:t>
      </w:r>
      <w:r w:rsidR="003B63E1">
        <w:t>AF based on 5GC-provided assistance information</w:t>
      </w:r>
      <w:r>
        <w:t>.</w:t>
      </w:r>
    </w:p>
    <w:p w14:paraId="250C1815" w14:textId="77777777" w:rsidR="004127CB" w:rsidRDefault="004127CB" w:rsidP="00A70E3E"/>
    <w:p w14:paraId="1840BFC1" w14:textId="49CE98DF" w:rsidR="002B6720" w:rsidRDefault="002B6720" w:rsidP="002B6720">
      <w:pPr>
        <w:pStyle w:val="EditorsNote"/>
        <w:numPr>
          <w:ilvl w:val="0"/>
          <w:numId w:val="15"/>
        </w:numPr>
        <w:rPr>
          <w:rFonts w:eastAsia="DengXian"/>
          <w:color w:val="auto"/>
        </w:rPr>
      </w:pPr>
      <w:r>
        <w:rPr>
          <w:rFonts w:eastAsia="DengXian"/>
          <w:color w:val="auto"/>
        </w:rPr>
        <w:t xml:space="preserve">AF creates a request for 5GC to monitor N3/N9 delays </w:t>
      </w:r>
      <w:r w:rsidR="000319EA">
        <w:rPr>
          <w:rFonts w:eastAsia="DengXian"/>
          <w:color w:val="auto"/>
        </w:rPr>
        <w:t xml:space="preserve">and to provide an assistance information. The AF uses the 5GC-provided assistance information </w:t>
      </w:r>
      <w:ins w:id="118" w:author="Nokia-user" w:date="2024-02-28T22:51:00Z">
        <w:r w:rsidR="001D55C5">
          <w:rPr>
            <w:rFonts w:eastAsia="DengXian"/>
            <w:color w:val="auto"/>
          </w:rPr>
          <w:t xml:space="preserve">as described as part of case 2 in 6.Y.2 </w:t>
        </w:r>
      </w:ins>
      <w:r w:rsidR="000319EA">
        <w:rPr>
          <w:rFonts w:eastAsia="DengXian"/>
          <w:color w:val="auto"/>
        </w:rPr>
        <w:t xml:space="preserve">to perform </w:t>
      </w:r>
      <w:r>
        <w:rPr>
          <w:rFonts w:eastAsia="DengXian"/>
          <w:color w:val="auto"/>
        </w:rPr>
        <w:t>N6 delay</w:t>
      </w:r>
      <w:r w:rsidR="000319EA">
        <w:rPr>
          <w:rFonts w:eastAsia="DengXian"/>
          <w:color w:val="auto"/>
        </w:rPr>
        <w:t xml:space="preserve"> measurements</w:t>
      </w:r>
      <w:r>
        <w:rPr>
          <w:rFonts w:eastAsia="DengXian"/>
          <w:color w:val="auto"/>
        </w:rPr>
        <w:t>.</w:t>
      </w:r>
    </w:p>
    <w:p w14:paraId="07091972" w14:textId="77777777" w:rsidR="002B6720" w:rsidRDefault="002B6720" w:rsidP="002B6720">
      <w:pPr>
        <w:pStyle w:val="EditorsNote"/>
        <w:numPr>
          <w:ilvl w:val="0"/>
          <w:numId w:val="15"/>
        </w:numPr>
        <w:rPr>
          <w:rFonts w:eastAsia="DengXian"/>
          <w:color w:val="auto"/>
        </w:rPr>
      </w:pPr>
      <w:r>
        <w:rPr>
          <w:rFonts w:eastAsia="DengXian"/>
          <w:color w:val="auto"/>
        </w:rPr>
        <w:t xml:space="preserve"> </w:t>
      </w:r>
      <w:r w:rsidRPr="00B37B9B">
        <w:rPr>
          <w:rFonts w:eastAsia="DengXian"/>
          <w:color w:val="auto"/>
        </w:rPr>
        <w:t>The AF sends its request to the NEF</w:t>
      </w:r>
      <w:r>
        <w:rPr>
          <w:rFonts w:eastAsia="DengXian"/>
          <w:color w:val="auto"/>
        </w:rPr>
        <w:t xml:space="preserve">. </w:t>
      </w:r>
      <w:r w:rsidRPr="00B37B9B">
        <w:rPr>
          <w:rFonts w:eastAsia="DengXian"/>
          <w:color w:val="auto"/>
        </w:rPr>
        <w:t xml:space="preserve">NEF </w:t>
      </w:r>
      <w:r>
        <w:rPr>
          <w:rFonts w:eastAsia="DengXian"/>
          <w:color w:val="auto"/>
        </w:rPr>
        <w:t>performs</w:t>
      </w:r>
      <w:r w:rsidRPr="00B37B9B">
        <w:rPr>
          <w:rFonts w:eastAsia="DengXian"/>
          <w:color w:val="auto"/>
        </w:rPr>
        <w:t xml:space="preserve"> necessary authorization control </w:t>
      </w:r>
      <w:r>
        <w:rPr>
          <w:rFonts w:eastAsia="DengXian"/>
          <w:color w:val="auto"/>
        </w:rPr>
        <w:t>of</w:t>
      </w:r>
      <w:r w:rsidRPr="00B37B9B">
        <w:rPr>
          <w:rFonts w:eastAsia="DengXian"/>
          <w:color w:val="auto"/>
        </w:rPr>
        <w:t xml:space="preserve"> the AF request,</w:t>
      </w:r>
      <w:r>
        <w:rPr>
          <w:rFonts w:eastAsia="DengXian"/>
          <w:color w:val="auto"/>
        </w:rPr>
        <w:t xml:space="preserve"> and,</w:t>
      </w:r>
      <w:r w:rsidRPr="00B37B9B">
        <w:rPr>
          <w:rFonts w:eastAsia="DengXian"/>
          <w:color w:val="auto"/>
        </w:rPr>
        <w:t xml:space="preserve"> </w:t>
      </w:r>
      <w:r>
        <w:rPr>
          <w:rFonts w:eastAsia="DengXian"/>
          <w:color w:val="auto"/>
        </w:rPr>
        <w:t>if necessary, maps</w:t>
      </w:r>
      <w:r w:rsidRPr="00B37B9B">
        <w:rPr>
          <w:rFonts w:eastAsia="DengXian"/>
          <w:color w:val="auto"/>
        </w:rPr>
        <w:t xml:space="preserve"> the information provided by the A</w:t>
      </w:r>
      <w:r>
        <w:rPr>
          <w:rFonts w:eastAsia="DengXian"/>
          <w:color w:val="auto"/>
        </w:rPr>
        <w:t>F.</w:t>
      </w:r>
    </w:p>
    <w:p w14:paraId="0321E516" w14:textId="065140BA" w:rsidR="002B6720" w:rsidRDefault="002B6720" w:rsidP="002B6720">
      <w:pPr>
        <w:pStyle w:val="EditorsNote"/>
        <w:numPr>
          <w:ilvl w:val="0"/>
          <w:numId w:val="15"/>
        </w:numPr>
        <w:rPr>
          <w:rFonts w:eastAsia="DengXian"/>
          <w:color w:val="auto"/>
        </w:rPr>
      </w:pPr>
      <w:r>
        <w:rPr>
          <w:rFonts w:eastAsia="DengXian"/>
          <w:color w:val="auto"/>
        </w:rPr>
        <w:t xml:space="preserve">The same step 3 as in Figure 4.3.6.2-1 of TS 23.502 where additionally, storing/updating the information includes </w:t>
      </w:r>
      <w:r w:rsidR="000319EA">
        <w:rPr>
          <w:rFonts w:eastAsia="DengXian"/>
          <w:color w:val="auto"/>
        </w:rPr>
        <w:t>the requirement for 5G</w:t>
      </w:r>
      <w:r>
        <w:rPr>
          <w:rFonts w:eastAsia="DengXian"/>
          <w:color w:val="auto"/>
        </w:rPr>
        <w:t>-provided assistance information for monitoring over N6.</w:t>
      </w:r>
    </w:p>
    <w:p w14:paraId="0BB28C29" w14:textId="77777777" w:rsidR="000319EA" w:rsidRDefault="000319EA" w:rsidP="000319EA">
      <w:pPr>
        <w:pStyle w:val="EditorsNote"/>
        <w:numPr>
          <w:ilvl w:val="0"/>
          <w:numId w:val="15"/>
        </w:numPr>
        <w:rPr>
          <w:rFonts w:eastAsia="DengXian"/>
          <w:color w:val="auto"/>
        </w:rPr>
      </w:pPr>
      <w:r>
        <w:rPr>
          <w:rFonts w:eastAsia="DengXian"/>
          <w:color w:val="auto"/>
        </w:rPr>
        <w:t>The same step 4 as in Figure 4.3.6.2-1 of TS 23.502.</w:t>
      </w:r>
    </w:p>
    <w:p w14:paraId="5BB7B6B1" w14:textId="5C2AF07A" w:rsidR="000319EA" w:rsidRDefault="000319EA" w:rsidP="000319EA">
      <w:pPr>
        <w:pStyle w:val="EditorsNote"/>
        <w:numPr>
          <w:ilvl w:val="0"/>
          <w:numId w:val="15"/>
        </w:numPr>
        <w:rPr>
          <w:rFonts w:eastAsia="DengXian"/>
          <w:color w:val="auto"/>
        </w:rPr>
      </w:pPr>
      <w:r>
        <w:rPr>
          <w:rFonts w:eastAsia="DengXian"/>
          <w:color w:val="auto"/>
        </w:rPr>
        <w:t>The same step 5 as in Figure 4.3.6.2-1 of TS 23.502 where additionally, PCF provides QoS monitoring over N3/N9 related rules to SMF along with the requirement for 5G-provided assistance information to be sent to AF.</w:t>
      </w:r>
    </w:p>
    <w:p w14:paraId="7587FEB4" w14:textId="4E71016C" w:rsidR="000319EA" w:rsidRDefault="00272255" w:rsidP="002B6720">
      <w:pPr>
        <w:pStyle w:val="EditorsNote"/>
        <w:numPr>
          <w:ilvl w:val="0"/>
          <w:numId w:val="15"/>
        </w:numPr>
        <w:rPr>
          <w:rFonts w:eastAsia="DengXian"/>
          <w:color w:val="auto"/>
        </w:rPr>
      </w:pPr>
      <w:del w:id="119" w:author="Nokia-user" w:date="2024-02-28T23:16:00Z">
        <w:r w:rsidDel="00D411DA">
          <w:rPr>
            <w:rFonts w:eastAsia="DengXian"/>
            <w:color w:val="auto"/>
          </w:rPr>
          <w:delText xml:space="preserve">As in step </w:delText>
        </w:r>
      </w:del>
      <w:del w:id="120" w:author="Nokia-user" w:date="2024-02-28T23:03:00Z">
        <w:r w:rsidDel="000C2BAC">
          <w:rPr>
            <w:rFonts w:eastAsia="DengXian"/>
            <w:color w:val="auto"/>
          </w:rPr>
          <w:delText xml:space="preserve">1 </w:delText>
        </w:r>
      </w:del>
      <w:del w:id="121" w:author="Nokia-user" w:date="2024-02-28T23:16:00Z">
        <w:r w:rsidDel="00D411DA">
          <w:rPr>
            <w:rFonts w:eastAsia="DengXian"/>
            <w:color w:val="auto"/>
          </w:rPr>
          <w:delText xml:space="preserve">of </w:delText>
        </w:r>
        <w:r w:rsidRPr="00272255" w:rsidDel="00D411DA">
          <w:rPr>
            <w:rFonts w:eastAsia="DengXian"/>
            <w:color w:val="auto"/>
          </w:rPr>
          <w:delText>Figure 6.</w:delText>
        </w:r>
      </w:del>
      <w:del w:id="122" w:author="Nokia-user" w:date="2024-02-28T23:03:00Z">
        <w:r w:rsidRPr="00272255" w:rsidDel="000C2BAC">
          <w:rPr>
            <w:rFonts w:eastAsia="DengXian"/>
            <w:color w:val="auto"/>
          </w:rPr>
          <w:delText>X</w:delText>
        </w:r>
      </w:del>
      <w:del w:id="123" w:author="Nokia-user" w:date="2024-02-28T23:16:00Z">
        <w:r w:rsidRPr="00272255" w:rsidDel="00D411DA">
          <w:rPr>
            <w:rFonts w:eastAsia="DengXian"/>
            <w:color w:val="auto"/>
          </w:rPr>
          <w:delText>.2-1</w:delText>
        </w:r>
      </w:del>
      <w:del w:id="124" w:author="Nokia-user" w:date="2024-02-28T23:03:00Z">
        <w:r w:rsidRPr="00272255" w:rsidDel="000C2BAC">
          <w:rPr>
            <w:rFonts w:eastAsia="DengXian"/>
            <w:color w:val="auto"/>
          </w:rPr>
          <w:delText xml:space="preserve"> as part of the solution on SMF control of UPF reporting N6 delay measurements</w:delText>
        </w:r>
      </w:del>
      <w:del w:id="125" w:author="Nokia-user" w:date="2024-02-28T23:16:00Z">
        <w:r w:rsidDel="00D411DA">
          <w:rPr>
            <w:rFonts w:eastAsia="DengXian"/>
            <w:color w:val="auto"/>
          </w:rPr>
          <w:delText xml:space="preserve">, </w:delText>
        </w:r>
      </w:del>
      <w:r>
        <w:rPr>
          <w:rFonts w:eastAsia="DengXian"/>
          <w:color w:val="auto"/>
        </w:rPr>
        <w:t>SMF determines the impacted UPF(s) to perform QoS monitoring over N3/N9.</w:t>
      </w:r>
    </w:p>
    <w:p w14:paraId="4AEB72E2" w14:textId="77777777" w:rsidR="00272255" w:rsidRDefault="00272255" w:rsidP="002B6720">
      <w:pPr>
        <w:pStyle w:val="EditorsNote"/>
        <w:numPr>
          <w:ilvl w:val="0"/>
          <w:numId w:val="15"/>
        </w:numPr>
        <w:rPr>
          <w:rFonts w:eastAsia="DengXian"/>
          <w:color w:val="auto"/>
        </w:rPr>
      </w:pPr>
      <w:r>
        <w:rPr>
          <w:rFonts w:eastAsia="DengXian"/>
          <w:color w:val="auto"/>
        </w:rPr>
        <w:t>The SMF sends</w:t>
      </w:r>
      <w:r w:rsidRPr="00272255">
        <w:t xml:space="preserve"> </w:t>
      </w:r>
      <w:r w:rsidRPr="00272255">
        <w:rPr>
          <w:rFonts w:eastAsia="DengXian"/>
          <w:color w:val="auto"/>
        </w:rPr>
        <w:t>the request to the UPF</w:t>
      </w:r>
      <w:r>
        <w:rPr>
          <w:rFonts w:eastAsia="DengXian"/>
          <w:color w:val="auto"/>
        </w:rPr>
        <w:t>(s) via N4 session establishment/update.</w:t>
      </w:r>
    </w:p>
    <w:p w14:paraId="1EFA3E74" w14:textId="77777777" w:rsidR="00272255" w:rsidRPr="00272255" w:rsidRDefault="00272255" w:rsidP="00272255">
      <w:pPr>
        <w:pStyle w:val="EditorsNote"/>
        <w:numPr>
          <w:ilvl w:val="0"/>
          <w:numId w:val="15"/>
        </w:numPr>
        <w:rPr>
          <w:rFonts w:eastAsia="DengXian"/>
          <w:color w:val="auto"/>
        </w:rPr>
      </w:pPr>
      <w:r w:rsidRPr="00272255">
        <w:rPr>
          <w:rFonts w:eastAsia="DengXian"/>
          <w:color w:val="auto"/>
        </w:rPr>
        <w:t>UPF reports QoS monitoring results to SMF.</w:t>
      </w:r>
    </w:p>
    <w:p w14:paraId="4176624D" w14:textId="7024E3F6" w:rsidR="00272255" w:rsidRPr="00272255" w:rsidRDefault="00272255" w:rsidP="00272255">
      <w:pPr>
        <w:pStyle w:val="EditorsNote"/>
        <w:numPr>
          <w:ilvl w:val="0"/>
          <w:numId w:val="15"/>
        </w:numPr>
        <w:rPr>
          <w:rFonts w:eastAsia="DengXian"/>
          <w:color w:val="auto"/>
        </w:rPr>
      </w:pPr>
      <w:r w:rsidRPr="00272255">
        <w:rPr>
          <w:rFonts w:eastAsia="DengXian"/>
          <w:color w:val="auto"/>
        </w:rPr>
        <w:t>SMF obtains QoS monitoring results</w:t>
      </w:r>
      <w:r>
        <w:rPr>
          <w:rFonts w:eastAsia="DengXian"/>
          <w:color w:val="auto"/>
        </w:rPr>
        <w:t xml:space="preserve"> and determines</w:t>
      </w:r>
      <w:r w:rsidRPr="00272255">
        <w:rPr>
          <w:rFonts w:eastAsia="DengXian"/>
          <w:color w:val="auto"/>
        </w:rPr>
        <w:t xml:space="preserve"> the list of </w:t>
      </w:r>
      <w:proofErr w:type="gramStart"/>
      <w:r w:rsidRPr="00272255">
        <w:rPr>
          <w:rFonts w:eastAsia="DengXian"/>
          <w:color w:val="auto"/>
        </w:rPr>
        <w:t>candidate</w:t>
      </w:r>
      <w:proofErr w:type="gramEnd"/>
      <w:r w:rsidRPr="00272255">
        <w:rPr>
          <w:rFonts w:eastAsia="DengXian"/>
          <w:color w:val="auto"/>
        </w:rPr>
        <w:t xml:space="preserve"> DNAI</w:t>
      </w:r>
      <w:r>
        <w:rPr>
          <w:rFonts w:eastAsia="DengXian"/>
          <w:color w:val="auto"/>
        </w:rPr>
        <w:t>(</w:t>
      </w:r>
      <w:r w:rsidRPr="00272255">
        <w:rPr>
          <w:rFonts w:eastAsia="DengXian"/>
          <w:color w:val="auto"/>
        </w:rPr>
        <w:t>s</w:t>
      </w:r>
      <w:r>
        <w:rPr>
          <w:rFonts w:eastAsia="DengXian"/>
          <w:color w:val="auto"/>
        </w:rPr>
        <w:t>)</w:t>
      </w:r>
      <w:r w:rsidRPr="00272255">
        <w:rPr>
          <w:rFonts w:eastAsia="DengXian"/>
          <w:color w:val="auto"/>
        </w:rPr>
        <w:t>/EAS</w:t>
      </w:r>
      <w:r>
        <w:rPr>
          <w:rFonts w:eastAsia="DengXian"/>
          <w:color w:val="auto"/>
        </w:rPr>
        <w:t>(</w:t>
      </w:r>
      <w:r w:rsidRPr="00272255">
        <w:rPr>
          <w:rFonts w:eastAsia="DengXian"/>
          <w:color w:val="auto"/>
        </w:rPr>
        <w:t>s</w:t>
      </w:r>
      <w:r>
        <w:rPr>
          <w:rFonts w:eastAsia="DengXian"/>
          <w:color w:val="auto"/>
        </w:rPr>
        <w:t>).</w:t>
      </w:r>
    </w:p>
    <w:p w14:paraId="75A605FA" w14:textId="22CEAF1B" w:rsidR="00272255" w:rsidRPr="00272255" w:rsidRDefault="00272255" w:rsidP="00272255">
      <w:pPr>
        <w:pStyle w:val="EditorsNote"/>
        <w:numPr>
          <w:ilvl w:val="0"/>
          <w:numId w:val="15"/>
        </w:numPr>
        <w:rPr>
          <w:rFonts w:eastAsia="DengXian"/>
          <w:color w:val="auto"/>
        </w:rPr>
      </w:pPr>
      <w:r w:rsidRPr="00272255">
        <w:rPr>
          <w:rFonts w:eastAsia="DengXian"/>
          <w:color w:val="auto"/>
        </w:rPr>
        <w:lastRenderedPageBreak/>
        <w:t>The procedure defined for notification of user plane management event described in clause 4.3.6.3 of TS 23.502 is followed</w:t>
      </w:r>
      <w:r>
        <w:rPr>
          <w:rFonts w:eastAsia="DengXian"/>
          <w:color w:val="auto"/>
        </w:rPr>
        <w:t xml:space="preserve"> where additionally, w</w:t>
      </w:r>
      <w:r w:rsidRPr="00272255">
        <w:rPr>
          <w:rFonts w:eastAsia="DengXian"/>
          <w:color w:val="auto"/>
        </w:rPr>
        <w:t>hen SMF sends the notification, SMF includes the respective</w:t>
      </w:r>
      <w:r>
        <w:rPr>
          <w:rFonts w:eastAsia="DengXian"/>
          <w:color w:val="auto"/>
        </w:rPr>
        <w:t xml:space="preserve"> N3/N9 delay measurement and 5GC-provided assistance information to AF </w:t>
      </w:r>
      <w:proofErr w:type="gramStart"/>
      <w:r>
        <w:rPr>
          <w:rFonts w:eastAsia="DengXian"/>
          <w:color w:val="auto"/>
        </w:rPr>
        <w:t>in order to</w:t>
      </w:r>
      <w:proofErr w:type="gramEnd"/>
      <w:r>
        <w:rPr>
          <w:rFonts w:eastAsia="DengXian"/>
          <w:color w:val="auto"/>
        </w:rPr>
        <w:t xml:space="preserve"> AF to perform N6</w:t>
      </w:r>
      <w:r w:rsidRPr="00272255">
        <w:rPr>
          <w:rFonts w:eastAsia="DengXian"/>
          <w:color w:val="auto"/>
        </w:rPr>
        <w:t xml:space="preserve"> delay measurement</w:t>
      </w:r>
      <w:r>
        <w:rPr>
          <w:rFonts w:eastAsia="DengXian"/>
          <w:color w:val="auto"/>
        </w:rPr>
        <w:t>s over each candidate DNAI/EAS</w:t>
      </w:r>
      <w:r w:rsidRPr="00272255">
        <w:rPr>
          <w:rFonts w:eastAsia="DengXian"/>
          <w:color w:val="auto"/>
        </w:rPr>
        <w:t>.</w:t>
      </w:r>
    </w:p>
    <w:p w14:paraId="6B78C9C8" w14:textId="328F8A27" w:rsidR="00272255" w:rsidRDefault="00272255" w:rsidP="002B6720">
      <w:pPr>
        <w:pStyle w:val="EditorsNote"/>
        <w:numPr>
          <w:ilvl w:val="0"/>
          <w:numId w:val="15"/>
        </w:numPr>
        <w:rPr>
          <w:rFonts w:eastAsia="DengXian"/>
          <w:color w:val="auto"/>
        </w:rPr>
      </w:pPr>
      <w:r>
        <w:rPr>
          <w:rFonts w:eastAsia="DengXian"/>
          <w:color w:val="auto"/>
        </w:rPr>
        <w:t xml:space="preserve"> AF performs N6 delay measurements based on the information provided by SMF. Then, AF performs EAS (re)selection. </w:t>
      </w:r>
      <w:r w:rsidRPr="00272255">
        <w:rPr>
          <w:rFonts w:eastAsia="DengXian"/>
          <w:color w:val="auto"/>
        </w:rPr>
        <w:t xml:space="preserve">AF may additionally consider the EAS load information available at compute-site level when confirming/selecting the Target DNAI from the list of </w:t>
      </w:r>
      <w:proofErr w:type="gramStart"/>
      <w:r w:rsidRPr="00272255">
        <w:rPr>
          <w:rFonts w:eastAsia="DengXian"/>
          <w:color w:val="auto"/>
        </w:rPr>
        <w:t>candidate</w:t>
      </w:r>
      <w:proofErr w:type="gramEnd"/>
      <w:r w:rsidRPr="00272255">
        <w:rPr>
          <w:rFonts w:eastAsia="DengXian"/>
          <w:color w:val="auto"/>
        </w:rPr>
        <w:t xml:space="preserve"> DNAI(</w:t>
      </w:r>
      <w:r>
        <w:rPr>
          <w:rFonts w:eastAsia="DengXian"/>
          <w:color w:val="auto"/>
        </w:rPr>
        <w:t>s)/EAS(s).</w:t>
      </w:r>
    </w:p>
    <w:p w14:paraId="0CAE648E" w14:textId="77777777" w:rsidR="00122677" w:rsidRDefault="00122677" w:rsidP="00A70E3E"/>
    <w:p w14:paraId="190CD7AE" w14:textId="585BCC90" w:rsidR="0085262D" w:rsidRPr="00822E86" w:rsidRDefault="0085262D" w:rsidP="00F37F5B">
      <w:pPr>
        <w:pStyle w:val="Heading3"/>
        <w:rPr>
          <w:rFonts w:eastAsia="DengXian"/>
        </w:rPr>
      </w:pPr>
      <w:bookmarkStart w:id="126" w:name="_Toc148498836"/>
      <w:r w:rsidRPr="00042496">
        <w:rPr>
          <w:rFonts w:eastAsia="DengXian"/>
        </w:rPr>
        <w:t>6.</w:t>
      </w:r>
      <w:r w:rsidR="004127CB">
        <w:rPr>
          <w:rFonts w:eastAsia="DengXian"/>
        </w:rPr>
        <w:t>Y</w:t>
      </w:r>
      <w:r w:rsidRPr="00042496">
        <w:rPr>
          <w:rFonts w:eastAsia="DengXian"/>
        </w:rPr>
        <w:t>.4</w:t>
      </w:r>
      <w:r w:rsidRPr="00042496">
        <w:rPr>
          <w:rFonts w:eastAsia="DengXian"/>
        </w:rPr>
        <w:tab/>
      </w:r>
      <w:bookmarkEnd w:id="112"/>
      <w:bookmarkEnd w:id="113"/>
      <w:bookmarkEnd w:id="114"/>
      <w:r w:rsidRPr="00042496">
        <w:rPr>
          <w:rFonts w:eastAsia="DengXian"/>
        </w:rPr>
        <w:t>Impacts on</w:t>
      </w:r>
      <w:r w:rsidR="00F37F5B">
        <w:rPr>
          <w:rFonts w:eastAsia="DengXian"/>
        </w:rPr>
        <w:t xml:space="preserve"> </w:t>
      </w:r>
      <w:r w:rsidRPr="00042496">
        <w:rPr>
          <w:rFonts w:eastAsia="DengXian"/>
        </w:rPr>
        <w:t xml:space="preserve">services, </w:t>
      </w:r>
      <w:proofErr w:type="gramStart"/>
      <w:r w:rsidRPr="00042496">
        <w:rPr>
          <w:rFonts w:eastAsia="DengXian"/>
        </w:rPr>
        <w:t>entities</w:t>
      </w:r>
      <w:proofErr w:type="gramEnd"/>
      <w:r w:rsidRPr="00042496">
        <w:rPr>
          <w:rFonts w:eastAsia="DengXian"/>
        </w:rPr>
        <w:t xml:space="preserve"> and interfaces</w:t>
      </w:r>
      <w:bookmarkEnd w:id="115"/>
      <w:bookmarkEnd w:id="126"/>
    </w:p>
    <w:p w14:paraId="591DD06E" w14:textId="412102DB" w:rsidR="000666AC" w:rsidRDefault="000666AC" w:rsidP="000666AC">
      <w:pPr>
        <w:rPr>
          <w:rStyle w:val="normaltextrun"/>
          <w:color w:val="000000"/>
          <w:shd w:val="clear" w:color="auto" w:fill="FFFFFF"/>
        </w:rPr>
      </w:pPr>
      <w:r>
        <w:rPr>
          <w:rStyle w:val="normaltextrun"/>
          <w:color w:val="000000"/>
          <w:shd w:val="clear" w:color="auto" w:fill="FFFFFF"/>
        </w:rPr>
        <w:t>Application</w:t>
      </w:r>
      <w:r w:rsidRPr="000666AC">
        <w:rPr>
          <w:rStyle w:val="normaltextrun"/>
          <w:color w:val="000000"/>
          <w:shd w:val="clear" w:color="auto" w:fill="FFFFFF"/>
        </w:rPr>
        <w:t xml:space="preserve"> Function (</w:t>
      </w:r>
      <w:r>
        <w:rPr>
          <w:rStyle w:val="normaltextrun"/>
          <w:color w:val="000000"/>
          <w:shd w:val="clear" w:color="auto" w:fill="FFFFFF"/>
        </w:rPr>
        <w:t>A</w:t>
      </w:r>
      <w:r w:rsidRPr="000666AC">
        <w:rPr>
          <w:rStyle w:val="normaltextrun"/>
          <w:color w:val="000000"/>
          <w:shd w:val="clear" w:color="auto" w:fill="FFFFFF"/>
        </w:rPr>
        <w:t>F):</w:t>
      </w:r>
    </w:p>
    <w:p w14:paraId="0C10CA5D" w14:textId="283ED453" w:rsidR="00BE53DB" w:rsidRDefault="00E7583C" w:rsidP="00BE53DB">
      <w:pPr>
        <w:ind w:left="284"/>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r>
      <w:ins w:id="127" w:author="Nokia-user" w:date="2024-02-28T22:16:00Z">
        <w:r w:rsidR="000841F7">
          <w:rPr>
            <w:rStyle w:val="normaltextrun"/>
            <w:color w:val="000000"/>
            <w:shd w:val="clear" w:color="auto" w:fill="FFFFFF"/>
          </w:rPr>
          <w:t xml:space="preserve">(for the case where 5GC </w:t>
        </w:r>
        <w:r w:rsidR="000841F7" w:rsidRPr="000841F7">
          <w:rPr>
            <w:rStyle w:val="normaltextrun"/>
            <w:color w:val="000000"/>
            <w:shd w:val="clear" w:color="auto" w:fill="FFFFFF"/>
          </w:rPr>
          <w:t xml:space="preserve">performs </w:t>
        </w:r>
        <w:r w:rsidR="000841F7">
          <w:rPr>
            <w:rStyle w:val="normaltextrun"/>
            <w:color w:val="000000"/>
            <w:shd w:val="clear" w:color="auto" w:fill="FFFFFF"/>
          </w:rPr>
          <w:t xml:space="preserve">measurements) </w:t>
        </w:r>
      </w:ins>
      <w:r w:rsidR="00BE53DB">
        <w:rPr>
          <w:rStyle w:val="normaltextrun"/>
          <w:color w:val="000000"/>
          <w:shd w:val="clear" w:color="auto" w:fill="FFFFFF"/>
        </w:rPr>
        <w:t xml:space="preserve">provides </w:t>
      </w:r>
      <w:r w:rsidR="00BE53DB" w:rsidRPr="00BE53DB">
        <w:rPr>
          <w:rStyle w:val="normaltextrun"/>
          <w:color w:val="000000"/>
          <w:shd w:val="clear" w:color="auto" w:fill="FFFFFF"/>
        </w:rPr>
        <w:t>requirements for reporting results for QoS monitoring over N6 delay</w:t>
      </w:r>
      <w:r w:rsidR="00BE53DB">
        <w:rPr>
          <w:rStyle w:val="normaltextrun"/>
          <w:color w:val="000000"/>
          <w:shd w:val="clear" w:color="auto" w:fill="FFFFFF"/>
        </w:rPr>
        <w:t>.</w:t>
      </w:r>
    </w:p>
    <w:p w14:paraId="020A3AEB" w14:textId="6654D556" w:rsidR="00BE53DB" w:rsidRDefault="00BE53DB" w:rsidP="00BE53DB">
      <w:pPr>
        <w:ind w:left="284"/>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r>
      <w:ins w:id="128" w:author="Nokia-user" w:date="2024-02-28T22:16:00Z">
        <w:r w:rsidR="000841F7">
          <w:rPr>
            <w:rStyle w:val="normaltextrun"/>
            <w:color w:val="000000"/>
            <w:shd w:val="clear" w:color="auto" w:fill="FFFFFF"/>
          </w:rPr>
          <w:t xml:space="preserve">(for the case where 5GC </w:t>
        </w:r>
        <w:r w:rsidR="000841F7" w:rsidRPr="000841F7">
          <w:rPr>
            <w:rStyle w:val="normaltextrun"/>
            <w:color w:val="000000"/>
            <w:shd w:val="clear" w:color="auto" w:fill="FFFFFF"/>
          </w:rPr>
          <w:t xml:space="preserve">performs </w:t>
        </w:r>
        <w:r w:rsidR="000841F7">
          <w:rPr>
            <w:rStyle w:val="normaltextrun"/>
            <w:color w:val="000000"/>
            <w:shd w:val="clear" w:color="auto" w:fill="FFFFFF"/>
          </w:rPr>
          <w:t xml:space="preserve">measurements) </w:t>
        </w:r>
      </w:ins>
      <w:proofErr w:type="gramStart"/>
      <w:r>
        <w:rPr>
          <w:rStyle w:val="normaltextrun"/>
          <w:color w:val="000000"/>
          <w:shd w:val="clear" w:color="auto" w:fill="FFFFFF"/>
        </w:rPr>
        <w:t>provides</w:t>
      </w:r>
      <w:r w:rsidRPr="00BE53DB">
        <w:rPr>
          <w:rStyle w:val="normaltextrun"/>
          <w:color w:val="000000"/>
          <w:shd w:val="clear" w:color="auto" w:fill="FFFFFF"/>
        </w:rPr>
        <w:t xml:space="preserve"> </w:t>
      </w:r>
      <w:r w:rsidR="00CD57B2">
        <w:rPr>
          <w:rStyle w:val="normaltextrun"/>
          <w:color w:val="000000"/>
          <w:shd w:val="clear" w:color="auto" w:fill="FFFFFF"/>
        </w:rPr>
        <w:t>assistance</w:t>
      </w:r>
      <w:proofErr w:type="gramEnd"/>
      <w:r w:rsidR="00CD57B2">
        <w:rPr>
          <w:rStyle w:val="normaltextrun"/>
          <w:color w:val="000000"/>
          <w:shd w:val="clear" w:color="auto" w:fill="FFFFFF"/>
        </w:rPr>
        <w:t xml:space="preserve"> information related to data network endpoints for N6 delay measurement</w:t>
      </w:r>
      <w:r>
        <w:rPr>
          <w:rStyle w:val="normaltextrun"/>
          <w:color w:val="000000"/>
          <w:shd w:val="clear" w:color="auto" w:fill="FFFFFF"/>
        </w:rPr>
        <w:t>.</w:t>
      </w:r>
    </w:p>
    <w:p w14:paraId="659E4496" w14:textId="3029DFA7" w:rsidR="00BE53DB" w:rsidRDefault="00BE53DB" w:rsidP="00BE53DB">
      <w:pPr>
        <w:ind w:left="284"/>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r>
      <w:ins w:id="129" w:author="Nokia-user" w:date="2024-02-28T22:16:00Z">
        <w:r w:rsidR="000841F7">
          <w:rPr>
            <w:rStyle w:val="normaltextrun"/>
            <w:color w:val="000000"/>
            <w:shd w:val="clear" w:color="auto" w:fill="FFFFFF"/>
          </w:rPr>
          <w:t xml:space="preserve">(for the case where AF performs measurements) </w:t>
        </w:r>
      </w:ins>
      <w:r>
        <w:rPr>
          <w:rStyle w:val="normaltextrun"/>
          <w:color w:val="000000"/>
          <w:shd w:val="clear" w:color="auto" w:fill="FFFFFF"/>
        </w:rPr>
        <w:t>receives 5GC</w:t>
      </w:r>
      <w:r w:rsidR="00CD57B2">
        <w:rPr>
          <w:rStyle w:val="normaltextrun"/>
          <w:color w:val="000000"/>
          <w:shd w:val="clear" w:color="auto" w:fill="FFFFFF"/>
        </w:rPr>
        <w:t>-provided assistance information on</w:t>
      </w:r>
      <w:r>
        <w:rPr>
          <w:rStyle w:val="normaltextrun"/>
          <w:color w:val="000000"/>
          <w:shd w:val="clear" w:color="auto" w:fill="FFFFFF"/>
        </w:rPr>
        <w:t xml:space="preserve"> </w:t>
      </w:r>
      <w:r w:rsidR="00CD57B2">
        <w:rPr>
          <w:rStyle w:val="normaltextrun"/>
          <w:color w:val="000000"/>
          <w:shd w:val="clear" w:color="auto" w:fill="FFFFFF"/>
        </w:rPr>
        <w:t>N6 delay measurement</w:t>
      </w:r>
      <w:r>
        <w:rPr>
          <w:rStyle w:val="normaltextrun"/>
          <w:color w:val="000000"/>
          <w:shd w:val="clear" w:color="auto" w:fill="FFFFFF"/>
        </w:rPr>
        <w:t>.</w:t>
      </w:r>
    </w:p>
    <w:p w14:paraId="737E2EC5" w14:textId="2904E0B5" w:rsidR="00BE53DB" w:rsidRDefault="00BE53DB" w:rsidP="00BE53DB">
      <w:pPr>
        <w:ind w:left="284"/>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r>
      <w:ins w:id="130" w:author="Nokia-user" w:date="2024-02-28T22:16:00Z">
        <w:r w:rsidR="000841F7">
          <w:rPr>
            <w:rStyle w:val="normaltextrun"/>
            <w:color w:val="000000"/>
            <w:shd w:val="clear" w:color="auto" w:fill="FFFFFF"/>
          </w:rPr>
          <w:t xml:space="preserve">(for the case where AF performs measurements) </w:t>
        </w:r>
      </w:ins>
      <w:r>
        <w:rPr>
          <w:rStyle w:val="normaltextrun"/>
          <w:color w:val="000000"/>
          <w:shd w:val="clear" w:color="auto" w:fill="FFFFFF"/>
        </w:rPr>
        <w:t>selects Target DNAI considering delay information</w:t>
      </w:r>
      <w:r w:rsidR="00CD57B2">
        <w:rPr>
          <w:rStyle w:val="normaltextrun"/>
          <w:color w:val="000000"/>
          <w:shd w:val="clear" w:color="auto" w:fill="FFFFFF"/>
        </w:rPr>
        <w:t xml:space="preserve"> (N3/N9 delay as well as N6 delay)</w:t>
      </w:r>
      <w:r>
        <w:rPr>
          <w:rStyle w:val="normaltextrun"/>
          <w:color w:val="000000"/>
          <w:shd w:val="clear" w:color="auto" w:fill="FFFFFF"/>
        </w:rPr>
        <w:t xml:space="preserve"> and potentially locally available compute-site level EAS load information. </w:t>
      </w:r>
    </w:p>
    <w:p w14:paraId="162B7403" w14:textId="421D887F" w:rsidR="000666AC" w:rsidRDefault="000666AC" w:rsidP="00BE53DB">
      <w:pPr>
        <w:rPr>
          <w:rStyle w:val="normaltextrun"/>
          <w:color w:val="000000"/>
          <w:shd w:val="clear" w:color="auto" w:fill="FFFFFF"/>
        </w:rPr>
      </w:pPr>
      <w:r>
        <w:rPr>
          <w:rStyle w:val="normaltextrun"/>
          <w:color w:val="000000"/>
          <w:shd w:val="clear" w:color="auto" w:fill="FFFFFF"/>
        </w:rPr>
        <w:t>Network Exposure</w:t>
      </w:r>
      <w:r w:rsidRPr="000666AC">
        <w:rPr>
          <w:rStyle w:val="normaltextrun"/>
          <w:color w:val="000000"/>
          <w:shd w:val="clear" w:color="auto" w:fill="FFFFFF"/>
        </w:rPr>
        <w:t xml:space="preserve"> Function (</w:t>
      </w:r>
      <w:r>
        <w:rPr>
          <w:rStyle w:val="normaltextrun"/>
          <w:color w:val="000000"/>
          <w:shd w:val="clear" w:color="auto" w:fill="FFFFFF"/>
        </w:rPr>
        <w:t>NE</w:t>
      </w:r>
      <w:r w:rsidRPr="000666AC">
        <w:rPr>
          <w:rStyle w:val="normaltextrun"/>
          <w:color w:val="000000"/>
          <w:shd w:val="clear" w:color="auto" w:fill="FFFFFF"/>
        </w:rPr>
        <w:t>F):</w:t>
      </w:r>
    </w:p>
    <w:p w14:paraId="69C2B3A9" w14:textId="041D87DA" w:rsidR="00BE53DB" w:rsidRDefault="00F6097D" w:rsidP="00E7583C">
      <w:pPr>
        <w:ind w:left="284"/>
        <w:rPr>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r>
      <w:r w:rsidR="00BE53DB">
        <w:rPr>
          <w:rStyle w:val="normaltextrun"/>
          <w:color w:val="000000"/>
          <w:shd w:val="clear" w:color="auto" w:fill="FFFFFF"/>
        </w:rPr>
        <w:t xml:space="preserve">may authorize AF provided requirements and configuration information for </w:t>
      </w:r>
      <w:r w:rsidR="00BE53DB" w:rsidRPr="00BE53DB">
        <w:rPr>
          <w:rStyle w:val="normaltextrun"/>
          <w:color w:val="000000"/>
          <w:shd w:val="clear" w:color="auto" w:fill="FFFFFF"/>
        </w:rPr>
        <w:t>QoS monitoring over N6 delay</w:t>
      </w:r>
    </w:p>
    <w:p w14:paraId="0443A576" w14:textId="1182258C" w:rsidR="00CD57B2" w:rsidRDefault="00CD57B2" w:rsidP="00E7583C">
      <w:pPr>
        <w:ind w:left="284"/>
        <w:rPr>
          <w:rStyle w:val="normaltextrun"/>
          <w:color w:val="000000"/>
          <w:shd w:val="clear" w:color="auto" w:fill="FFFFFF"/>
        </w:rPr>
      </w:pPr>
      <w:r>
        <w:rPr>
          <w:rStyle w:val="normaltextrun"/>
          <w:color w:val="000000"/>
          <w:shd w:val="clear" w:color="auto" w:fill="FFFFFF"/>
        </w:rPr>
        <w:t xml:space="preserve">- </w:t>
      </w:r>
      <w:r>
        <w:rPr>
          <w:rStyle w:val="normaltextrun"/>
          <w:color w:val="000000"/>
          <w:shd w:val="clear" w:color="auto" w:fill="FFFFFF"/>
        </w:rPr>
        <w:tab/>
        <w:t xml:space="preserve">(if necessary) maps the AF provided requirements and/or assistance information. </w:t>
      </w:r>
    </w:p>
    <w:p w14:paraId="3C25EA26" w14:textId="77777777" w:rsidR="000666AC" w:rsidRDefault="000666AC" w:rsidP="000666AC">
      <w:pPr>
        <w:rPr>
          <w:rStyle w:val="normaltextrun"/>
          <w:color w:val="000000"/>
          <w:shd w:val="clear" w:color="auto" w:fill="FFFFFF"/>
        </w:rPr>
      </w:pPr>
      <w:r w:rsidRPr="000666AC">
        <w:rPr>
          <w:rStyle w:val="normaltextrun"/>
          <w:color w:val="000000"/>
          <w:shd w:val="clear" w:color="auto" w:fill="FFFFFF"/>
        </w:rPr>
        <w:t>Session Management Function (SMF):</w:t>
      </w:r>
    </w:p>
    <w:p w14:paraId="054E9FBF" w14:textId="587E3CF7" w:rsidR="000841F7" w:rsidRPr="000841F7" w:rsidRDefault="00BE53DB" w:rsidP="000841F7">
      <w:pPr>
        <w:ind w:left="284"/>
        <w:rPr>
          <w:ins w:id="131" w:author="Nokia-user" w:date="2024-02-28T22:14:00Z"/>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r>
      <w:ins w:id="132" w:author="Nokia-user" w:date="2024-02-28T22:15:00Z">
        <w:r w:rsidR="000841F7">
          <w:rPr>
            <w:rStyle w:val="normaltextrun"/>
            <w:color w:val="000000"/>
            <w:shd w:val="clear" w:color="auto" w:fill="FFFFFF"/>
          </w:rPr>
          <w:t xml:space="preserve">(for the case where 5GC </w:t>
        </w:r>
        <w:r w:rsidR="000841F7" w:rsidRPr="000841F7">
          <w:rPr>
            <w:rStyle w:val="normaltextrun"/>
            <w:color w:val="000000"/>
            <w:shd w:val="clear" w:color="auto" w:fill="FFFFFF"/>
          </w:rPr>
          <w:t xml:space="preserve">performs </w:t>
        </w:r>
        <w:r w:rsidR="000841F7">
          <w:rPr>
            <w:rStyle w:val="normaltextrun"/>
            <w:color w:val="000000"/>
            <w:shd w:val="clear" w:color="auto" w:fill="FFFFFF"/>
          </w:rPr>
          <w:t xml:space="preserve">measurements) </w:t>
        </w:r>
      </w:ins>
      <w:ins w:id="133" w:author="Nokia-user" w:date="2024-02-28T22:14:00Z">
        <w:r w:rsidR="000841F7" w:rsidRPr="000841F7">
          <w:rPr>
            <w:rStyle w:val="normaltextrun"/>
            <w:color w:val="000000"/>
            <w:shd w:val="clear" w:color="auto" w:fill="FFFFFF"/>
          </w:rPr>
          <w:t>determines UPF(s) to perform QoS monitoring over N6 (e.g., N6 delay measurements) and optionally determines the protocol-specific configuration parameters.</w:t>
        </w:r>
      </w:ins>
    </w:p>
    <w:p w14:paraId="345312B8" w14:textId="597691DC" w:rsidR="000841F7" w:rsidRPr="000841F7" w:rsidRDefault="000841F7" w:rsidP="000841F7">
      <w:pPr>
        <w:ind w:left="284"/>
        <w:rPr>
          <w:ins w:id="134" w:author="Nokia-user" w:date="2024-02-28T22:14:00Z"/>
          <w:rStyle w:val="normaltextrun"/>
          <w:color w:val="000000"/>
          <w:shd w:val="clear" w:color="auto" w:fill="FFFFFF"/>
        </w:rPr>
      </w:pPr>
      <w:ins w:id="135" w:author="Nokia-user" w:date="2024-02-28T22:14:00Z">
        <w:r w:rsidRPr="000841F7">
          <w:rPr>
            <w:rStyle w:val="normaltextrun"/>
            <w:color w:val="000000"/>
            <w:shd w:val="clear" w:color="auto" w:fill="FFFFFF"/>
          </w:rPr>
          <w:t>-</w:t>
        </w:r>
        <w:r w:rsidRPr="000841F7">
          <w:rPr>
            <w:rStyle w:val="normaltextrun"/>
            <w:color w:val="000000"/>
            <w:shd w:val="clear" w:color="auto" w:fill="FFFFFF"/>
          </w:rPr>
          <w:tab/>
        </w:r>
      </w:ins>
      <w:ins w:id="136" w:author="Nokia-user" w:date="2024-02-28T22:15:00Z">
        <w:r>
          <w:rPr>
            <w:rStyle w:val="normaltextrun"/>
            <w:color w:val="000000"/>
            <w:shd w:val="clear" w:color="auto" w:fill="FFFFFF"/>
          </w:rPr>
          <w:t xml:space="preserve">(for the case where 5GC </w:t>
        </w:r>
        <w:r w:rsidRPr="000841F7">
          <w:rPr>
            <w:rStyle w:val="normaltextrun"/>
            <w:color w:val="000000"/>
            <w:shd w:val="clear" w:color="auto" w:fill="FFFFFF"/>
          </w:rPr>
          <w:t xml:space="preserve">performs </w:t>
        </w:r>
        <w:r>
          <w:rPr>
            <w:rStyle w:val="normaltextrun"/>
            <w:color w:val="000000"/>
            <w:shd w:val="clear" w:color="auto" w:fill="FFFFFF"/>
          </w:rPr>
          <w:t xml:space="preserve">measurements) </w:t>
        </w:r>
      </w:ins>
      <w:ins w:id="137" w:author="Nokia-user" w:date="2024-02-28T22:14:00Z">
        <w:r w:rsidRPr="000841F7">
          <w:rPr>
            <w:rStyle w:val="normaltextrun"/>
            <w:color w:val="000000"/>
            <w:shd w:val="clear" w:color="auto" w:fill="FFFFFF"/>
          </w:rPr>
          <w:t>configures UPF(s) to perform QoS monitoring over N6 (e.g., N6 delay measurements).</w:t>
        </w:r>
      </w:ins>
    </w:p>
    <w:p w14:paraId="7201ED61" w14:textId="2E33FC9F" w:rsidR="000841F7" w:rsidRPr="000841F7" w:rsidRDefault="000841F7" w:rsidP="000841F7">
      <w:pPr>
        <w:ind w:left="284"/>
        <w:rPr>
          <w:ins w:id="138" w:author="Nokia-user" w:date="2024-02-28T22:14:00Z"/>
          <w:rStyle w:val="normaltextrun"/>
          <w:color w:val="000000"/>
          <w:shd w:val="clear" w:color="auto" w:fill="FFFFFF"/>
        </w:rPr>
      </w:pPr>
      <w:ins w:id="139" w:author="Nokia-user" w:date="2024-02-28T22:14:00Z">
        <w:r w:rsidRPr="000841F7">
          <w:rPr>
            <w:rStyle w:val="normaltextrun"/>
            <w:color w:val="000000"/>
            <w:shd w:val="clear" w:color="auto" w:fill="FFFFFF"/>
          </w:rPr>
          <w:t>-</w:t>
        </w:r>
        <w:r w:rsidRPr="000841F7">
          <w:rPr>
            <w:rStyle w:val="normaltextrun"/>
            <w:color w:val="000000"/>
            <w:shd w:val="clear" w:color="auto" w:fill="FFFFFF"/>
          </w:rPr>
          <w:tab/>
        </w:r>
      </w:ins>
      <w:ins w:id="140" w:author="Nokia-user" w:date="2024-02-28T22:15:00Z">
        <w:r>
          <w:rPr>
            <w:rStyle w:val="normaltextrun"/>
            <w:color w:val="000000"/>
            <w:shd w:val="clear" w:color="auto" w:fill="FFFFFF"/>
          </w:rPr>
          <w:t xml:space="preserve">(for the case where 5GC </w:t>
        </w:r>
        <w:r w:rsidRPr="000841F7">
          <w:rPr>
            <w:rStyle w:val="normaltextrun"/>
            <w:color w:val="000000"/>
            <w:shd w:val="clear" w:color="auto" w:fill="FFFFFF"/>
          </w:rPr>
          <w:t xml:space="preserve">performs </w:t>
        </w:r>
        <w:r>
          <w:rPr>
            <w:rStyle w:val="normaltextrun"/>
            <w:color w:val="000000"/>
            <w:shd w:val="clear" w:color="auto" w:fill="FFFFFF"/>
          </w:rPr>
          <w:t xml:space="preserve">measurements) </w:t>
        </w:r>
      </w:ins>
      <w:ins w:id="141" w:author="Nokia-user" w:date="2024-02-28T22:14:00Z">
        <w:r w:rsidRPr="000841F7">
          <w:rPr>
            <w:rStyle w:val="normaltextrun"/>
            <w:color w:val="000000"/>
            <w:shd w:val="clear" w:color="auto" w:fill="FFFFFF"/>
          </w:rPr>
          <w:t>receives reports on QoS monitoring over N6 from UPF.</w:t>
        </w:r>
      </w:ins>
    </w:p>
    <w:p w14:paraId="727D5FC3" w14:textId="7CE17DEE" w:rsidR="00BE53DB" w:rsidRDefault="000841F7" w:rsidP="000841F7">
      <w:pPr>
        <w:ind w:left="284"/>
        <w:rPr>
          <w:rStyle w:val="normaltextrun"/>
          <w:color w:val="000000"/>
          <w:shd w:val="clear" w:color="auto" w:fill="FFFFFF"/>
        </w:rPr>
      </w:pPr>
      <w:ins w:id="142" w:author="Nokia-user" w:date="2024-02-28T22:14:00Z">
        <w:r w:rsidRPr="000841F7">
          <w:rPr>
            <w:rStyle w:val="normaltextrun"/>
            <w:color w:val="000000"/>
            <w:shd w:val="clear" w:color="auto" w:fill="FFFFFF"/>
          </w:rPr>
          <w:t>-</w:t>
        </w:r>
        <w:r w:rsidRPr="000841F7">
          <w:rPr>
            <w:rStyle w:val="normaltextrun"/>
            <w:color w:val="000000"/>
            <w:shd w:val="clear" w:color="auto" w:fill="FFFFFF"/>
          </w:rPr>
          <w:tab/>
        </w:r>
      </w:ins>
      <w:ins w:id="143" w:author="Nokia-user" w:date="2024-02-28T22:15:00Z">
        <w:r>
          <w:rPr>
            <w:rStyle w:val="normaltextrun"/>
            <w:color w:val="000000"/>
            <w:shd w:val="clear" w:color="auto" w:fill="FFFFFF"/>
          </w:rPr>
          <w:t xml:space="preserve">(for the case where 5GC </w:t>
        </w:r>
        <w:r w:rsidRPr="000841F7">
          <w:rPr>
            <w:rStyle w:val="normaltextrun"/>
            <w:color w:val="000000"/>
            <w:shd w:val="clear" w:color="auto" w:fill="FFFFFF"/>
          </w:rPr>
          <w:t xml:space="preserve">performs </w:t>
        </w:r>
        <w:r>
          <w:rPr>
            <w:rStyle w:val="normaltextrun"/>
            <w:color w:val="000000"/>
            <w:shd w:val="clear" w:color="auto" w:fill="FFFFFF"/>
          </w:rPr>
          <w:t xml:space="preserve">measurements, optionally) </w:t>
        </w:r>
      </w:ins>
      <w:ins w:id="144" w:author="Nokia-user" w:date="2024-02-28T22:14:00Z">
        <w:r w:rsidRPr="000841F7">
          <w:rPr>
            <w:rStyle w:val="normaltextrun"/>
            <w:color w:val="000000"/>
            <w:shd w:val="clear" w:color="auto" w:fill="FFFFFF"/>
          </w:rPr>
          <w:t>calculates the sum of the measured delay of N3/N9 delay (between the UE and PSA UPF) and N6 delay (between the PSA UPF and EAS/DN).</w:t>
        </w:r>
      </w:ins>
      <w:del w:id="145" w:author="Nokia-user" w:date="2024-02-28T22:14:00Z">
        <w:r w:rsidR="00BE53DB" w:rsidDel="000841F7">
          <w:rPr>
            <w:rStyle w:val="normaltextrun"/>
            <w:color w:val="000000"/>
            <w:shd w:val="clear" w:color="auto" w:fill="FFFFFF"/>
          </w:rPr>
          <w:delText xml:space="preserve">as defined in </w:delText>
        </w:r>
        <w:r w:rsidR="00BE53DB" w:rsidRPr="000666AC" w:rsidDel="000841F7">
          <w:rPr>
            <w:rStyle w:val="normaltextrun"/>
            <w:color w:val="000000"/>
            <w:shd w:val="clear" w:color="auto" w:fill="FFFFFF"/>
          </w:rPr>
          <w:delText>Solution #X: SMF control of UPF reporting N6 delay measurements</w:delText>
        </w:r>
      </w:del>
      <w:r w:rsidR="00BE53DB">
        <w:rPr>
          <w:rStyle w:val="normaltextrun"/>
          <w:color w:val="000000"/>
          <w:shd w:val="clear" w:color="auto" w:fill="FFFFFF"/>
        </w:rPr>
        <w:t>.</w:t>
      </w:r>
    </w:p>
    <w:p w14:paraId="0A479F90" w14:textId="75F9F575" w:rsidR="00161472" w:rsidRDefault="00161472" w:rsidP="00BE53DB">
      <w:pPr>
        <w:ind w:left="284"/>
        <w:rPr>
          <w:rStyle w:val="normaltextrun"/>
          <w:color w:val="000000"/>
          <w:shd w:val="clear" w:color="auto" w:fill="FFFFFF"/>
        </w:rPr>
      </w:pPr>
      <w:r>
        <w:rPr>
          <w:rStyle w:val="normaltextrun"/>
          <w:color w:val="000000"/>
          <w:shd w:val="clear" w:color="auto" w:fill="FFFFFF"/>
        </w:rPr>
        <w:t xml:space="preserve">- </w:t>
      </w:r>
      <w:r>
        <w:rPr>
          <w:rStyle w:val="normaltextrun"/>
          <w:color w:val="000000"/>
          <w:shd w:val="clear" w:color="auto" w:fill="FFFFFF"/>
        </w:rPr>
        <w:tab/>
      </w:r>
      <w:ins w:id="146" w:author="Nokia-user" w:date="2024-02-28T22:15:00Z">
        <w:r w:rsidR="000841F7">
          <w:rPr>
            <w:rStyle w:val="normaltextrun"/>
            <w:color w:val="000000"/>
            <w:shd w:val="clear" w:color="auto" w:fill="FFFFFF"/>
          </w:rPr>
          <w:t xml:space="preserve">(for the case where AF performs measurements) </w:t>
        </w:r>
      </w:ins>
      <w:r>
        <w:rPr>
          <w:rStyle w:val="normaltextrun"/>
          <w:color w:val="000000"/>
          <w:shd w:val="clear" w:color="auto" w:fill="FFFFFF"/>
        </w:rPr>
        <w:t>provides 5GC-assistance information on N6 delay measurements to AF.</w:t>
      </w:r>
    </w:p>
    <w:p w14:paraId="47392586" w14:textId="4178022A" w:rsidR="00BE53DB" w:rsidRDefault="000666AC" w:rsidP="00624C98">
      <w:pPr>
        <w:rPr>
          <w:rStyle w:val="normaltextrun"/>
          <w:color w:val="000000"/>
          <w:shd w:val="clear" w:color="auto" w:fill="FFFFFF"/>
        </w:rPr>
      </w:pPr>
      <w:r w:rsidRPr="000666AC">
        <w:rPr>
          <w:rStyle w:val="normaltextrun"/>
          <w:color w:val="000000"/>
          <w:shd w:val="clear" w:color="auto" w:fill="FFFFFF"/>
        </w:rPr>
        <w:t>Policy Control Function (PCF):</w:t>
      </w:r>
    </w:p>
    <w:p w14:paraId="66D90132" w14:textId="668C2543" w:rsidR="00161472" w:rsidRDefault="00161472" w:rsidP="00BE53DB">
      <w:pPr>
        <w:ind w:left="284"/>
        <w:rPr>
          <w:rStyle w:val="normaltextrun"/>
          <w:color w:val="000000"/>
          <w:shd w:val="clear" w:color="auto" w:fill="FFFFFF"/>
        </w:rPr>
      </w:pPr>
      <w:r>
        <w:rPr>
          <w:rStyle w:val="normaltextrun"/>
          <w:color w:val="000000"/>
          <w:shd w:val="clear" w:color="auto" w:fill="FFFFFF"/>
        </w:rPr>
        <w:t xml:space="preserve">- </w:t>
      </w:r>
      <w:r>
        <w:rPr>
          <w:rStyle w:val="normaltextrun"/>
          <w:color w:val="000000"/>
          <w:shd w:val="clear" w:color="auto" w:fill="FFFFFF"/>
        </w:rPr>
        <w:tab/>
      </w:r>
      <w:ins w:id="147" w:author="Nokia-user" w:date="2024-02-28T22:17:00Z">
        <w:r w:rsidR="000841F7">
          <w:rPr>
            <w:rStyle w:val="normaltextrun"/>
            <w:color w:val="000000"/>
            <w:shd w:val="clear" w:color="auto" w:fill="FFFFFF"/>
          </w:rPr>
          <w:t xml:space="preserve">(for the case where AF </w:t>
        </w:r>
        <w:r w:rsidR="000841F7" w:rsidRPr="000841F7">
          <w:rPr>
            <w:rStyle w:val="normaltextrun"/>
            <w:color w:val="000000"/>
            <w:shd w:val="clear" w:color="auto" w:fill="FFFFFF"/>
          </w:rPr>
          <w:t xml:space="preserve">performs </w:t>
        </w:r>
        <w:r w:rsidR="000841F7">
          <w:rPr>
            <w:rStyle w:val="normaltextrun"/>
            <w:color w:val="000000"/>
            <w:shd w:val="clear" w:color="auto" w:fill="FFFFFF"/>
          </w:rPr>
          <w:t xml:space="preserve">measurements) </w:t>
        </w:r>
      </w:ins>
      <w:r w:rsidRPr="00161472">
        <w:rPr>
          <w:rStyle w:val="normaltextrun"/>
          <w:color w:val="000000"/>
          <w:shd w:val="clear" w:color="auto" w:fill="FFFFFF"/>
        </w:rPr>
        <w:t xml:space="preserve">provides the </w:t>
      </w:r>
      <w:r>
        <w:rPr>
          <w:rStyle w:val="normaltextrun"/>
          <w:color w:val="000000"/>
          <w:shd w:val="clear" w:color="auto" w:fill="FFFFFF"/>
        </w:rPr>
        <w:t>rule</w:t>
      </w:r>
      <w:r w:rsidRPr="00161472">
        <w:rPr>
          <w:rStyle w:val="normaltextrun"/>
          <w:color w:val="000000"/>
          <w:shd w:val="clear" w:color="auto" w:fill="FFFFFF"/>
        </w:rPr>
        <w:t xml:space="preserve"> </w:t>
      </w:r>
      <w:r>
        <w:rPr>
          <w:rStyle w:val="normaltextrun"/>
          <w:color w:val="000000"/>
          <w:shd w:val="clear" w:color="auto" w:fill="FFFFFF"/>
        </w:rPr>
        <w:t xml:space="preserve">to SMF regarding </w:t>
      </w:r>
      <w:r w:rsidRPr="00161472">
        <w:rPr>
          <w:rStyle w:val="normaltextrun"/>
          <w:color w:val="000000"/>
          <w:shd w:val="clear" w:color="auto" w:fill="FFFFFF"/>
        </w:rPr>
        <w:t>5G</w:t>
      </w:r>
      <w:ins w:id="148" w:author="Nokia-user" w:date="2024-02-28T22:17:00Z">
        <w:r w:rsidR="000841F7">
          <w:rPr>
            <w:rStyle w:val="normaltextrun"/>
            <w:color w:val="000000"/>
            <w:shd w:val="clear" w:color="auto" w:fill="FFFFFF"/>
          </w:rPr>
          <w:t>C</w:t>
        </w:r>
      </w:ins>
      <w:r w:rsidRPr="00161472">
        <w:rPr>
          <w:rStyle w:val="normaltextrun"/>
          <w:color w:val="000000"/>
          <w:shd w:val="clear" w:color="auto" w:fill="FFFFFF"/>
        </w:rPr>
        <w:t>-provided assistance information to be sent to AF</w:t>
      </w:r>
    </w:p>
    <w:p w14:paraId="5CDB62D1" w14:textId="4590638C" w:rsidR="000666AC" w:rsidRDefault="000666AC" w:rsidP="000666AC">
      <w:pPr>
        <w:rPr>
          <w:rStyle w:val="normaltextrun"/>
          <w:color w:val="000000"/>
          <w:shd w:val="clear" w:color="auto" w:fill="FFFFFF"/>
        </w:rPr>
      </w:pPr>
      <w:r w:rsidRPr="000666AC">
        <w:rPr>
          <w:rStyle w:val="normaltextrun"/>
          <w:color w:val="000000"/>
          <w:shd w:val="clear" w:color="auto" w:fill="FFFFFF"/>
        </w:rPr>
        <w:t>User Plane Function (UPF):</w:t>
      </w:r>
    </w:p>
    <w:p w14:paraId="5B23BE6F" w14:textId="2D90C8C7" w:rsidR="000841F7" w:rsidRPr="000841F7" w:rsidRDefault="00E7583C" w:rsidP="000841F7">
      <w:pPr>
        <w:ind w:left="284"/>
        <w:rPr>
          <w:ins w:id="149" w:author="Nokia-user" w:date="2024-02-28T22:12:00Z"/>
          <w:rStyle w:val="normaltextrun"/>
          <w:color w:val="000000"/>
          <w:shd w:val="clear" w:color="auto" w:fill="FFFFFF"/>
        </w:rPr>
      </w:pPr>
      <w:r>
        <w:rPr>
          <w:rStyle w:val="normaltextrun"/>
          <w:color w:val="000000"/>
          <w:shd w:val="clear" w:color="auto" w:fill="FFFFFF"/>
        </w:rPr>
        <w:t>-</w:t>
      </w:r>
      <w:r>
        <w:rPr>
          <w:rStyle w:val="normaltextrun"/>
          <w:color w:val="000000"/>
          <w:shd w:val="clear" w:color="auto" w:fill="FFFFFF"/>
        </w:rPr>
        <w:tab/>
      </w:r>
      <w:ins w:id="150" w:author="Nokia-user" w:date="2024-02-28T22:12:00Z">
        <w:r w:rsidR="000841F7" w:rsidRPr="000841F7">
          <w:rPr>
            <w:rStyle w:val="normaltextrun"/>
            <w:color w:val="000000"/>
            <w:shd w:val="clear" w:color="auto" w:fill="FFFFFF"/>
          </w:rPr>
          <w:t>receives measurement parameters/configuration from SMF on QoS monitoring over N6.</w:t>
        </w:r>
      </w:ins>
    </w:p>
    <w:p w14:paraId="054D9473" w14:textId="44B0688E" w:rsidR="000841F7" w:rsidRPr="000841F7" w:rsidRDefault="000841F7" w:rsidP="000841F7">
      <w:pPr>
        <w:ind w:left="284"/>
        <w:rPr>
          <w:ins w:id="151" w:author="Nokia-user" w:date="2024-02-28T22:12:00Z"/>
          <w:rStyle w:val="normaltextrun"/>
          <w:color w:val="000000"/>
          <w:shd w:val="clear" w:color="auto" w:fill="FFFFFF"/>
        </w:rPr>
      </w:pPr>
      <w:ins w:id="152" w:author="Nokia-user" w:date="2024-02-28T22:12:00Z">
        <w:r w:rsidRPr="000841F7">
          <w:rPr>
            <w:rStyle w:val="normaltextrun"/>
            <w:color w:val="000000"/>
            <w:shd w:val="clear" w:color="auto" w:fill="FFFFFF"/>
          </w:rPr>
          <w:t>-</w:t>
        </w:r>
        <w:r w:rsidRPr="000841F7">
          <w:rPr>
            <w:rStyle w:val="normaltextrun"/>
            <w:color w:val="000000"/>
            <w:shd w:val="clear" w:color="auto" w:fill="FFFFFF"/>
          </w:rPr>
          <w:tab/>
        </w:r>
      </w:ins>
      <w:ins w:id="153" w:author="Nokia-user" w:date="2024-02-28T22:13:00Z">
        <w:r>
          <w:rPr>
            <w:rStyle w:val="normaltextrun"/>
            <w:color w:val="000000"/>
            <w:shd w:val="clear" w:color="auto" w:fill="FFFFFF"/>
          </w:rPr>
          <w:t>(</w:t>
        </w:r>
      </w:ins>
      <w:ins w:id="154" w:author="Nokia-user" w:date="2024-02-28T22:12:00Z">
        <w:r>
          <w:rPr>
            <w:rStyle w:val="normaltextrun"/>
            <w:color w:val="000000"/>
            <w:shd w:val="clear" w:color="auto" w:fill="FFFFFF"/>
          </w:rPr>
          <w:t xml:space="preserve">for the case where 5GC </w:t>
        </w:r>
        <w:r w:rsidRPr="000841F7">
          <w:rPr>
            <w:rStyle w:val="normaltextrun"/>
            <w:color w:val="000000"/>
            <w:shd w:val="clear" w:color="auto" w:fill="FFFFFF"/>
          </w:rPr>
          <w:t xml:space="preserve">performs </w:t>
        </w:r>
      </w:ins>
      <w:ins w:id="155" w:author="Nokia-user" w:date="2024-02-28T22:13:00Z">
        <w:r>
          <w:rPr>
            <w:rStyle w:val="normaltextrun"/>
            <w:color w:val="000000"/>
            <w:shd w:val="clear" w:color="auto" w:fill="FFFFFF"/>
          </w:rPr>
          <w:t xml:space="preserve">measurements) </w:t>
        </w:r>
      </w:ins>
      <w:ins w:id="156" w:author="Nokia-user" w:date="2024-02-28T22:12:00Z">
        <w:r w:rsidRPr="000841F7">
          <w:rPr>
            <w:rStyle w:val="normaltextrun"/>
            <w:color w:val="000000"/>
            <w:shd w:val="clear" w:color="auto" w:fill="FFFFFF"/>
          </w:rPr>
          <w:t>QoS monitoring over N6 (e.g., N6 delay measurements).</w:t>
        </w:r>
      </w:ins>
    </w:p>
    <w:p w14:paraId="5479C17A" w14:textId="491BA212" w:rsidR="00E7583C" w:rsidRDefault="000841F7" w:rsidP="000841F7">
      <w:pPr>
        <w:ind w:left="284"/>
        <w:rPr>
          <w:rStyle w:val="normaltextrun"/>
          <w:color w:val="000000"/>
          <w:shd w:val="clear" w:color="auto" w:fill="FFFFFF"/>
        </w:rPr>
      </w:pPr>
      <w:ins w:id="157" w:author="Nokia-user" w:date="2024-02-28T22:12:00Z">
        <w:r w:rsidRPr="000841F7">
          <w:rPr>
            <w:rStyle w:val="normaltextrun"/>
            <w:color w:val="000000"/>
            <w:shd w:val="clear" w:color="auto" w:fill="FFFFFF"/>
          </w:rPr>
          <w:t>-</w:t>
        </w:r>
        <w:r w:rsidRPr="000841F7">
          <w:rPr>
            <w:rStyle w:val="normaltextrun"/>
            <w:color w:val="000000"/>
            <w:shd w:val="clear" w:color="auto" w:fill="FFFFFF"/>
          </w:rPr>
          <w:tab/>
        </w:r>
      </w:ins>
      <w:ins w:id="158" w:author="Nokia-user" w:date="2024-02-28T22:13:00Z">
        <w:r>
          <w:rPr>
            <w:rStyle w:val="normaltextrun"/>
            <w:color w:val="000000"/>
            <w:shd w:val="clear" w:color="auto" w:fill="FFFFFF"/>
          </w:rPr>
          <w:t xml:space="preserve">(for the case where 5GC performs measurements) </w:t>
        </w:r>
      </w:ins>
      <w:ins w:id="159" w:author="Nokia-user" w:date="2024-02-28T22:12:00Z">
        <w:r w:rsidRPr="000841F7">
          <w:rPr>
            <w:rStyle w:val="normaltextrun"/>
            <w:color w:val="000000"/>
            <w:shd w:val="clear" w:color="auto" w:fill="FFFFFF"/>
          </w:rPr>
          <w:t>includes QoS monitoring over N6 (e.g., N6 delay measurement) results to QoS monitoring report</w:t>
        </w:r>
      </w:ins>
      <w:del w:id="160" w:author="Nokia-user" w:date="2024-02-28T22:12:00Z">
        <w:r w:rsidR="000666AC" w:rsidDel="000841F7">
          <w:rPr>
            <w:rStyle w:val="normaltextrun"/>
            <w:color w:val="000000"/>
            <w:shd w:val="clear" w:color="auto" w:fill="FFFFFF"/>
          </w:rPr>
          <w:delText xml:space="preserve">as defined in </w:delText>
        </w:r>
        <w:r w:rsidR="000666AC" w:rsidRPr="000666AC" w:rsidDel="000841F7">
          <w:rPr>
            <w:rStyle w:val="normaltextrun"/>
            <w:color w:val="000000"/>
            <w:shd w:val="clear" w:color="auto" w:fill="FFFFFF"/>
          </w:rPr>
          <w:delText>Solution #X: SMF control of UPF reporting N6 delay measurements</w:delText>
        </w:r>
      </w:del>
      <w:r w:rsidR="000666AC">
        <w:rPr>
          <w:rStyle w:val="normaltextrun"/>
          <w:color w:val="000000"/>
          <w:shd w:val="clear" w:color="auto" w:fill="FFFFFF"/>
        </w:rPr>
        <w:t>.</w:t>
      </w:r>
    </w:p>
    <w:p w14:paraId="5F78C7C6" w14:textId="2CE89DCB" w:rsidR="00161472" w:rsidRDefault="00161472" w:rsidP="00E7583C">
      <w:pPr>
        <w:ind w:left="284"/>
        <w:rPr>
          <w:rStyle w:val="normaltextrun"/>
          <w:color w:val="000000"/>
          <w:shd w:val="clear" w:color="auto" w:fill="FFFFFF"/>
        </w:rPr>
      </w:pPr>
      <w:r>
        <w:rPr>
          <w:rStyle w:val="normaltextrun"/>
          <w:color w:val="000000"/>
          <w:shd w:val="clear" w:color="auto" w:fill="FFFFFF"/>
        </w:rPr>
        <w:t xml:space="preserve">- </w:t>
      </w:r>
      <w:r>
        <w:rPr>
          <w:rStyle w:val="normaltextrun"/>
          <w:color w:val="000000"/>
          <w:shd w:val="clear" w:color="auto" w:fill="FFFFFF"/>
        </w:rPr>
        <w:tab/>
        <w:t>(if authorized</w:t>
      </w:r>
      <w:ins w:id="161" w:author="Nokia-user" w:date="2024-02-28T22:14:00Z">
        <w:r w:rsidR="000841F7" w:rsidRPr="000841F7">
          <w:rPr>
            <w:rStyle w:val="normaltextrun"/>
            <w:color w:val="000000"/>
            <w:shd w:val="clear" w:color="auto" w:fill="FFFFFF"/>
          </w:rPr>
          <w:t xml:space="preserve"> </w:t>
        </w:r>
        <w:r w:rsidR="000841F7">
          <w:rPr>
            <w:rStyle w:val="normaltextrun"/>
            <w:color w:val="000000"/>
            <w:shd w:val="clear" w:color="auto" w:fill="FFFFFF"/>
          </w:rPr>
          <w:t>for the case where AF performs measurements</w:t>
        </w:r>
      </w:ins>
      <w:r>
        <w:rPr>
          <w:rStyle w:val="normaltextrun"/>
          <w:color w:val="000000"/>
          <w:shd w:val="clear" w:color="auto" w:fill="FFFFFF"/>
        </w:rPr>
        <w:t>) responds to AF delay measurement messages.</w:t>
      </w:r>
    </w:p>
    <w:p w14:paraId="0B7850B2" w14:textId="67DA3345" w:rsidR="00A84ED5" w:rsidRDefault="00A84ED5" w:rsidP="00A84ED5">
      <w:pPr>
        <w:ind w:left="567" w:hanging="283"/>
        <w:rPr>
          <w:rStyle w:val="normaltextrun"/>
          <w:color w:val="000000"/>
          <w:shd w:val="clear" w:color="auto" w:fill="FFFFFF"/>
        </w:rPr>
      </w:pPr>
    </w:p>
    <w:p w14:paraId="29F29858" w14:textId="5AFD499B" w:rsidR="0069101B" w:rsidRDefault="0069101B" w:rsidP="00A84ED5">
      <w:pPr>
        <w:ind w:left="567" w:hanging="283"/>
        <w:rPr>
          <w:rStyle w:val="normaltextrun"/>
          <w:color w:val="000000"/>
          <w:shd w:val="clear" w:color="auto" w:fill="FFFFFF"/>
        </w:rPr>
      </w:pPr>
    </w:p>
    <w:p w14:paraId="003DF67D" w14:textId="03F737E0" w:rsidR="00E7583C" w:rsidRPr="00AE09FB" w:rsidRDefault="00A84ED5" w:rsidP="00A84ED5">
      <w:pPr>
        <w:ind w:left="567" w:hanging="283"/>
        <w:jc w:val="center"/>
        <w:rPr>
          <w:rStyle w:val="normaltextrun"/>
          <w:color w:val="000000"/>
          <w:shd w:val="clear" w:color="auto" w:fill="FFFFFF"/>
        </w:rPr>
      </w:pPr>
      <w:r w:rsidRPr="00EC5C31">
        <w:rPr>
          <w:color w:val="FF0000"/>
          <w:sz w:val="40"/>
        </w:rPr>
        <w:t xml:space="preserve">*** </w:t>
      </w:r>
      <w:r>
        <w:rPr>
          <w:color w:val="FF0000"/>
          <w:sz w:val="40"/>
        </w:rPr>
        <w:t xml:space="preserve">END </w:t>
      </w:r>
      <w:r w:rsidRPr="00EC5C31">
        <w:rPr>
          <w:color w:val="FF0000"/>
          <w:sz w:val="40"/>
        </w:rPr>
        <w:t>of changes</w:t>
      </w:r>
      <w:r>
        <w:rPr>
          <w:color w:val="FF0000"/>
          <w:sz w:val="40"/>
        </w:rPr>
        <w:t xml:space="preserve"> </w:t>
      </w:r>
      <w:r w:rsidRPr="00EC5C31">
        <w:rPr>
          <w:color w:val="FF0000"/>
          <w:sz w:val="40"/>
        </w:rPr>
        <w:t>***</w:t>
      </w:r>
    </w:p>
    <w:sectPr w:rsidR="00E7583C" w:rsidRPr="00AE09FB" w:rsidSect="002E7309">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426B0" w14:textId="77777777" w:rsidR="00574F27" w:rsidRDefault="00574F27">
      <w:r>
        <w:separator/>
      </w:r>
    </w:p>
  </w:endnote>
  <w:endnote w:type="continuationSeparator" w:id="0">
    <w:p w14:paraId="691CF3D2" w14:textId="77777777" w:rsidR="00574F27" w:rsidRDefault="00574F27">
      <w:r>
        <w:continuationSeparator/>
      </w:r>
    </w:p>
  </w:endnote>
  <w:endnote w:type="continuationNotice" w:id="1">
    <w:p w14:paraId="45F190B3" w14:textId="77777777" w:rsidR="00574F27" w:rsidRDefault="00574F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73603" w14:textId="77777777" w:rsidR="00574F27" w:rsidRDefault="00574F27">
      <w:r>
        <w:separator/>
      </w:r>
    </w:p>
  </w:footnote>
  <w:footnote w:type="continuationSeparator" w:id="0">
    <w:p w14:paraId="4497CFFB" w14:textId="77777777" w:rsidR="00574F27" w:rsidRDefault="00574F27">
      <w:r>
        <w:continuationSeparator/>
      </w:r>
    </w:p>
  </w:footnote>
  <w:footnote w:type="continuationNotice" w:id="1">
    <w:p w14:paraId="58FD9D45" w14:textId="77777777" w:rsidR="00574F27" w:rsidRDefault="00574F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40E3873D"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ED2B3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5265227A"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ED2B3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010FB5"/>
    <w:multiLevelType w:val="hybridMultilevel"/>
    <w:tmpl w:val="7B6435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860583"/>
    <w:multiLevelType w:val="hybridMultilevel"/>
    <w:tmpl w:val="A858CCEA"/>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5" w15:restartNumberingAfterBreak="0">
    <w:nsid w:val="3EE04676"/>
    <w:multiLevelType w:val="hybridMultilevel"/>
    <w:tmpl w:val="2D0E0234"/>
    <w:lvl w:ilvl="0" w:tplc="F44A7112">
      <w:start w:val="6"/>
      <w:numFmt w:val="bullet"/>
      <w:lvlText w:val="-"/>
      <w:lvlJc w:val="left"/>
      <w:pPr>
        <w:ind w:left="640" w:hanging="360"/>
      </w:pPr>
      <w:rPr>
        <w:rFonts w:ascii="Times New Roman" w:eastAsiaTheme="minorEastAsia" w:hAnsi="Times New Roman" w:cs="Times New Roman" w:hint="default"/>
      </w:rPr>
    </w:lvl>
    <w:lvl w:ilvl="1" w:tplc="04090003">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6"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4A711E86"/>
    <w:multiLevelType w:val="hybridMultilevel"/>
    <w:tmpl w:val="7EF020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72265E"/>
    <w:multiLevelType w:val="hybridMultilevel"/>
    <w:tmpl w:val="222C6344"/>
    <w:lvl w:ilvl="0" w:tplc="F45872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0784737"/>
    <w:multiLevelType w:val="hybridMultilevel"/>
    <w:tmpl w:val="8D520412"/>
    <w:lvl w:ilvl="0" w:tplc="A60240CA">
      <w:start w:val="1"/>
      <w:numFmt w:val="decimal"/>
      <w:lvlText w:val="%1."/>
      <w:lvlJc w:val="left"/>
      <w:pPr>
        <w:ind w:left="720" w:hanging="360"/>
      </w:pPr>
      <w:rPr>
        <w:rFonts w:ascii="Times New Roman" w:eastAsia="DengXian" w:hAnsi="Times New Roman" w:cs="Times New Roman"/>
      </w:rPr>
    </w:lvl>
    <w:lvl w:ilvl="1" w:tplc="F1A29B9C">
      <w:start w:val="1"/>
      <w:numFmt w:val="lowerLetter"/>
      <w:lvlText w:val="4%2."/>
      <w:lvlJc w:val="left"/>
      <w:pPr>
        <w:ind w:left="108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384DCD"/>
    <w:multiLevelType w:val="hybridMultilevel"/>
    <w:tmpl w:val="81FE96C4"/>
    <w:lvl w:ilvl="0" w:tplc="5CF80FB2">
      <w:numFmt w:val="bullet"/>
      <w:pStyle w:val="Style1"/>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7969718B"/>
    <w:multiLevelType w:val="hybridMultilevel"/>
    <w:tmpl w:val="826609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B386E9B"/>
    <w:multiLevelType w:val="hybridMultilevel"/>
    <w:tmpl w:val="222C634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
  </w:num>
  <w:num w:numId="4" w16cid:durableId="1515530685">
    <w:abstractNumId w:val="12"/>
  </w:num>
  <w:num w:numId="5" w16cid:durableId="1601789818">
    <w:abstractNumId w:val="14"/>
  </w:num>
  <w:num w:numId="6" w16cid:durableId="1535342352">
    <w:abstractNumId w:val="6"/>
  </w:num>
  <w:num w:numId="7" w16cid:durableId="823156989">
    <w:abstractNumId w:val="13"/>
  </w:num>
  <w:num w:numId="8" w16cid:durableId="1069620188">
    <w:abstractNumId w:val="3"/>
  </w:num>
  <w:num w:numId="9" w16cid:durableId="1834102117">
    <w:abstractNumId w:val="7"/>
  </w:num>
  <w:num w:numId="10" w16cid:durableId="254899287">
    <w:abstractNumId w:val="5"/>
  </w:num>
  <w:num w:numId="11" w16cid:durableId="1209611776">
    <w:abstractNumId w:val="8"/>
  </w:num>
  <w:num w:numId="12" w16cid:durableId="1560049830">
    <w:abstractNumId w:val="15"/>
  </w:num>
  <w:num w:numId="13" w16cid:durableId="53504721">
    <w:abstractNumId w:val="4"/>
  </w:num>
  <w:num w:numId="14" w16cid:durableId="1035042310">
    <w:abstractNumId w:val="9"/>
  </w:num>
  <w:num w:numId="15" w16cid:durableId="304748365">
    <w:abstractNumId w:val="16"/>
  </w:num>
  <w:num w:numId="16" w16cid:durableId="944536226">
    <w:abstractNumId w:val="11"/>
  </w:num>
  <w:num w:numId="17" w16cid:durableId="768818046">
    <w:abstractNumId w:val="2"/>
  </w:num>
  <w:num w:numId="18" w16cid:durableId="206945271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C">
    <w15:presenceInfo w15:providerId="None" w15:userId="Nokia-TC"/>
  </w15:person>
  <w15:person w15:author="Nokia">
    <w15:presenceInfo w15:providerId="None" w15:userId="Nokia"/>
  </w15:person>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BEC"/>
    <w:rsid w:val="00012B7E"/>
    <w:rsid w:val="0003061C"/>
    <w:rsid w:val="000314A6"/>
    <w:rsid w:val="000319EA"/>
    <w:rsid w:val="00033397"/>
    <w:rsid w:val="00037A59"/>
    <w:rsid w:val="00040095"/>
    <w:rsid w:val="00050E9D"/>
    <w:rsid w:val="00051834"/>
    <w:rsid w:val="000543AF"/>
    <w:rsid w:val="00054A22"/>
    <w:rsid w:val="0005565A"/>
    <w:rsid w:val="00057CE8"/>
    <w:rsid w:val="00062023"/>
    <w:rsid w:val="00062D37"/>
    <w:rsid w:val="000655A6"/>
    <w:rsid w:val="000666AC"/>
    <w:rsid w:val="000702B7"/>
    <w:rsid w:val="00076115"/>
    <w:rsid w:val="00080512"/>
    <w:rsid w:val="00082728"/>
    <w:rsid w:val="000841F7"/>
    <w:rsid w:val="0009304D"/>
    <w:rsid w:val="000A28A6"/>
    <w:rsid w:val="000A7026"/>
    <w:rsid w:val="000C2BAC"/>
    <w:rsid w:val="000C44EA"/>
    <w:rsid w:val="000C47C3"/>
    <w:rsid w:val="000C6B78"/>
    <w:rsid w:val="000D2A3F"/>
    <w:rsid w:val="000D58AB"/>
    <w:rsid w:val="00101F0E"/>
    <w:rsid w:val="001072EE"/>
    <w:rsid w:val="00107B00"/>
    <w:rsid w:val="00116F35"/>
    <w:rsid w:val="00122677"/>
    <w:rsid w:val="00124D46"/>
    <w:rsid w:val="001326D3"/>
    <w:rsid w:val="00133525"/>
    <w:rsid w:val="0014449E"/>
    <w:rsid w:val="0015252F"/>
    <w:rsid w:val="00152A28"/>
    <w:rsid w:val="00154B2B"/>
    <w:rsid w:val="00161472"/>
    <w:rsid w:val="00167869"/>
    <w:rsid w:val="00186CEF"/>
    <w:rsid w:val="001969F3"/>
    <w:rsid w:val="001A4C42"/>
    <w:rsid w:val="001A7420"/>
    <w:rsid w:val="001B26D8"/>
    <w:rsid w:val="001B46C2"/>
    <w:rsid w:val="001B6637"/>
    <w:rsid w:val="001C21C3"/>
    <w:rsid w:val="001C73BA"/>
    <w:rsid w:val="001D02C2"/>
    <w:rsid w:val="001D55C5"/>
    <w:rsid w:val="001F0C1D"/>
    <w:rsid w:val="001F1132"/>
    <w:rsid w:val="001F168B"/>
    <w:rsid w:val="001F70BB"/>
    <w:rsid w:val="00200EE6"/>
    <w:rsid w:val="002200A7"/>
    <w:rsid w:val="00221B75"/>
    <w:rsid w:val="002347A2"/>
    <w:rsid w:val="00235B37"/>
    <w:rsid w:val="00262C7A"/>
    <w:rsid w:val="002675F0"/>
    <w:rsid w:val="00272255"/>
    <w:rsid w:val="0027369D"/>
    <w:rsid w:val="00274748"/>
    <w:rsid w:val="00275E16"/>
    <w:rsid w:val="002760EE"/>
    <w:rsid w:val="002A5975"/>
    <w:rsid w:val="002B61B9"/>
    <w:rsid w:val="002B6339"/>
    <w:rsid w:val="002B6720"/>
    <w:rsid w:val="002D08CE"/>
    <w:rsid w:val="002E0031"/>
    <w:rsid w:val="002E00EE"/>
    <w:rsid w:val="002E20E2"/>
    <w:rsid w:val="002E3A76"/>
    <w:rsid w:val="002E7309"/>
    <w:rsid w:val="0030410A"/>
    <w:rsid w:val="00304620"/>
    <w:rsid w:val="00310654"/>
    <w:rsid w:val="003172DC"/>
    <w:rsid w:val="00334C0C"/>
    <w:rsid w:val="003413FA"/>
    <w:rsid w:val="0034209C"/>
    <w:rsid w:val="0035462D"/>
    <w:rsid w:val="00356555"/>
    <w:rsid w:val="0036622D"/>
    <w:rsid w:val="00366727"/>
    <w:rsid w:val="003765B8"/>
    <w:rsid w:val="00391981"/>
    <w:rsid w:val="003A59C2"/>
    <w:rsid w:val="003B1BDE"/>
    <w:rsid w:val="003B63E1"/>
    <w:rsid w:val="003C3441"/>
    <w:rsid w:val="003C3971"/>
    <w:rsid w:val="003C448D"/>
    <w:rsid w:val="003D3798"/>
    <w:rsid w:val="003F5FDC"/>
    <w:rsid w:val="003F7380"/>
    <w:rsid w:val="00403109"/>
    <w:rsid w:val="00411DC6"/>
    <w:rsid w:val="004127CB"/>
    <w:rsid w:val="00412AC2"/>
    <w:rsid w:val="00416AF0"/>
    <w:rsid w:val="00420EF3"/>
    <w:rsid w:val="00423334"/>
    <w:rsid w:val="00426A66"/>
    <w:rsid w:val="0043325A"/>
    <w:rsid w:val="0043449E"/>
    <w:rsid w:val="004345EC"/>
    <w:rsid w:val="00445111"/>
    <w:rsid w:val="00450D14"/>
    <w:rsid w:val="004550DD"/>
    <w:rsid w:val="00457D13"/>
    <w:rsid w:val="00465515"/>
    <w:rsid w:val="0047150E"/>
    <w:rsid w:val="00475D03"/>
    <w:rsid w:val="0047759F"/>
    <w:rsid w:val="00484D28"/>
    <w:rsid w:val="0049751D"/>
    <w:rsid w:val="004A1123"/>
    <w:rsid w:val="004A51E5"/>
    <w:rsid w:val="004B545B"/>
    <w:rsid w:val="004B5EB0"/>
    <w:rsid w:val="004B77C0"/>
    <w:rsid w:val="004C30AC"/>
    <w:rsid w:val="004C6DA8"/>
    <w:rsid w:val="004C70EA"/>
    <w:rsid w:val="004D15E5"/>
    <w:rsid w:val="004D3578"/>
    <w:rsid w:val="004E213A"/>
    <w:rsid w:val="004F0988"/>
    <w:rsid w:val="004F1229"/>
    <w:rsid w:val="004F2CDE"/>
    <w:rsid w:val="004F3340"/>
    <w:rsid w:val="004F50A4"/>
    <w:rsid w:val="004F7A3A"/>
    <w:rsid w:val="00500988"/>
    <w:rsid w:val="005031FD"/>
    <w:rsid w:val="00514495"/>
    <w:rsid w:val="00524FB4"/>
    <w:rsid w:val="0053388B"/>
    <w:rsid w:val="00535773"/>
    <w:rsid w:val="00541D49"/>
    <w:rsid w:val="0054233A"/>
    <w:rsid w:val="00543E6C"/>
    <w:rsid w:val="0055631B"/>
    <w:rsid w:val="00560EAA"/>
    <w:rsid w:val="00565087"/>
    <w:rsid w:val="00574F27"/>
    <w:rsid w:val="00575556"/>
    <w:rsid w:val="00575D2B"/>
    <w:rsid w:val="00577F84"/>
    <w:rsid w:val="00580A37"/>
    <w:rsid w:val="00584DD5"/>
    <w:rsid w:val="005952CD"/>
    <w:rsid w:val="00597B11"/>
    <w:rsid w:val="005A033B"/>
    <w:rsid w:val="005A319B"/>
    <w:rsid w:val="005B0A27"/>
    <w:rsid w:val="005B30B1"/>
    <w:rsid w:val="005C0E3B"/>
    <w:rsid w:val="005D2E01"/>
    <w:rsid w:val="005D380B"/>
    <w:rsid w:val="005D4E7D"/>
    <w:rsid w:val="005D6BB5"/>
    <w:rsid w:val="005D7526"/>
    <w:rsid w:val="005E2021"/>
    <w:rsid w:val="005E4BB2"/>
    <w:rsid w:val="005F4A86"/>
    <w:rsid w:val="005F788A"/>
    <w:rsid w:val="00602AEA"/>
    <w:rsid w:val="006045F5"/>
    <w:rsid w:val="0060699B"/>
    <w:rsid w:val="00614FDF"/>
    <w:rsid w:val="00624420"/>
    <w:rsid w:val="00624C98"/>
    <w:rsid w:val="006271FA"/>
    <w:rsid w:val="00630E6C"/>
    <w:rsid w:val="0063543D"/>
    <w:rsid w:val="00646112"/>
    <w:rsid w:val="00647114"/>
    <w:rsid w:val="00655D56"/>
    <w:rsid w:val="00677384"/>
    <w:rsid w:val="00684C62"/>
    <w:rsid w:val="006855B8"/>
    <w:rsid w:val="00687A8D"/>
    <w:rsid w:val="0069101B"/>
    <w:rsid w:val="006912E9"/>
    <w:rsid w:val="00697AD3"/>
    <w:rsid w:val="006A0B8E"/>
    <w:rsid w:val="006A1CF6"/>
    <w:rsid w:val="006A323F"/>
    <w:rsid w:val="006B30D0"/>
    <w:rsid w:val="006B51BF"/>
    <w:rsid w:val="006C3D95"/>
    <w:rsid w:val="006C4F15"/>
    <w:rsid w:val="006D01AB"/>
    <w:rsid w:val="006D72B4"/>
    <w:rsid w:val="006D7EDB"/>
    <w:rsid w:val="006E5C86"/>
    <w:rsid w:val="006F2EDF"/>
    <w:rsid w:val="00701116"/>
    <w:rsid w:val="0070373F"/>
    <w:rsid w:val="0070516B"/>
    <w:rsid w:val="0071174C"/>
    <w:rsid w:val="00713C44"/>
    <w:rsid w:val="00717E1A"/>
    <w:rsid w:val="00723EED"/>
    <w:rsid w:val="00734A5B"/>
    <w:rsid w:val="0074026F"/>
    <w:rsid w:val="007429F6"/>
    <w:rsid w:val="007440DF"/>
    <w:rsid w:val="00744E76"/>
    <w:rsid w:val="00765E07"/>
    <w:rsid w:val="00765EA3"/>
    <w:rsid w:val="00774DA4"/>
    <w:rsid w:val="00775B9E"/>
    <w:rsid w:val="00780612"/>
    <w:rsid w:val="00781F0F"/>
    <w:rsid w:val="00791554"/>
    <w:rsid w:val="00795FD5"/>
    <w:rsid w:val="007A3EBC"/>
    <w:rsid w:val="007A4AD5"/>
    <w:rsid w:val="007B343A"/>
    <w:rsid w:val="007B600E"/>
    <w:rsid w:val="007B7035"/>
    <w:rsid w:val="007C6AB7"/>
    <w:rsid w:val="007D0335"/>
    <w:rsid w:val="007D0D5B"/>
    <w:rsid w:val="007D19A6"/>
    <w:rsid w:val="007D528F"/>
    <w:rsid w:val="007D770B"/>
    <w:rsid w:val="007E4ED0"/>
    <w:rsid w:val="007F0F4A"/>
    <w:rsid w:val="007F238E"/>
    <w:rsid w:val="007F6C45"/>
    <w:rsid w:val="007F71CF"/>
    <w:rsid w:val="008028A4"/>
    <w:rsid w:val="00822E86"/>
    <w:rsid w:val="00824A29"/>
    <w:rsid w:val="00830747"/>
    <w:rsid w:val="00832D49"/>
    <w:rsid w:val="00837FE7"/>
    <w:rsid w:val="0084181B"/>
    <w:rsid w:val="008433F5"/>
    <w:rsid w:val="00844839"/>
    <w:rsid w:val="00846658"/>
    <w:rsid w:val="0085262D"/>
    <w:rsid w:val="00863031"/>
    <w:rsid w:val="00874954"/>
    <w:rsid w:val="008768CA"/>
    <w:rsid w:val="00886434"/>
    <w:rsid w:val="008B0A78"/>
    <w:rsid w:val="008C384C"/>
    <w:rsid w:val="008C458A"/>
    <w:rsid w:val="008C4DD6"/>
    <w:rsid w:val="008D3074"/>
    <w:rsid w:val="008E2D68"/>
    <w:rsid w:val="008E6756"/>
    <w:rsid w:val="008F298B"/>
    <w:rsid w:val="008F2CB2"/>
    <w:rsid w:val="00900A6F"/>
    <w:rsid w:val="00901330"/>
    <w:rsid w:val="009018F9"/>
    <w:rsid w:val="0090271F"/>
    <w:rsid w:val="00902E23"/>
    <w:rsid w:val="009114D7"/>
    <w:rsid w:val="0091348E"/>
    <w:rsid w:val="00913608"/>
    <w:rsid w:val="00917CCB"/>
    <w:rsid w:val="00923AAD"/>
    <w:rsid w:val="00927F10"/>
    <w:rsid w:val="00932D9F"/>
    <w:rsid w:val="00933FB0"/>
    <w:rsid w:val="0093512C"/>
    <w:rsid w:val="00942EC2"/>
    <w:rsid w:val="009433AC"/>
    <w:rsid w:val="0094396A"/>
    <w:rsid w:val="00944A68"/>
    <w:rsid w:val="00953B0E"/>
    <w:rsid w:val="00954231"/>
    <w:rsid w:val="00957F15"/>
    <w:rsid w:val="009723D7"/>
    <w:rsid w:val="00980762"/>
    <w:rsid w:val="00990DBA"/>
    <w:rsid w:val="009A332C"/>
    <w:rsid w:val="009A5609"/>
    <w:rsid w:val="009A79AD"/>
    <w:rsid w:val="009B0726"/>
    <w:rsid w:val="009B34D0"/>
    <w:rsid w:val="009B5775"/>
    <w:rsid w:val="009C3867"/>
    <w:rsid w:val="009F37B7"/>
    <w:rsid w:val="009F6684"/>
    <w:rsid w:val="00A003AB"/>
    <w:rsid w:val="00A051D0"/>
    <w:rsid w:val="00A10D09"/>
    <w:rsid w:val="00A10F02"/>
    <w:rsid w:val="00A11E60"/>
    <w:rsid w:val="00A12827"/>
    <w:rsid w:val="00A14016"/>
    <w:rsid w:val="00A16155"/>
    <w:rsid w:val="00A164B4"/>
    <w:rsid w:val="00A26956"/>
    <w:rsid w:val="00A27486"/>
    <w:rsid w:val="00A417A7"/>
    <w:rsid w:val="00A4508E"/>
    <w:rsid w:val="00A53724"/>
    <w:rsid w:val="00A56066"/>
    <w:rsid w:val="00A568AA"/>
    <w:rsid w:val="00A626C1"/>
    <w:rsid w:val="00A70E3E"/>
    <w:rsid w:val="00A71B80"/>
    <w:rsid w:val="00A73129"/>
    <w:rsid w:val="00A74761"/>
    <w:rsid w:val="00A77535"/>
    <w:rsid w:val="00A77CB3"/>
    <w:rsid w:val="00A80190"/>
    <w:rsid w:val="00A82346"/>
    <w:rsid w:val="00A84ED5"/>
    <w:rsid w:val="00A85013"/>
    <w:rsid w:val="00A90A14"/>
    <w:rsid w:val="00A928AB"/>
    <w:rsid w:val="00A92BA1"/>
    <w:rsid w:val="00A95A32"/>
    <w:rsid w:val="00A97D78"/>
    <w:rsid w:val="00A97D9F"/>
    <w:rsid w:val="00AA4B4F"/>
    <w:rsid w:val="00AA6C8E"/>
    <w:rsid w:val="00AB181F"/>
    <w:rsid w:val="00AB4A5D"/>
    <w:rsid w:val="00AC6ACA"/>
    <w:rsid w:val="00AC6BC6"/>
    <w:rsid w:val="00AD1EB6"/>
    <w:rsid w:val="00AD5A5C"/>
    <w:rsid w:val="00AE09FB"/>
    <w:rsid w:val="00AE3C38"/>
    <w:rsid w:val="00AE65E2"/>
    <w:rsid w:val="00AF1460"/>
    <w:rsid w:val="00AF314B"/>
    <w:rsid w:val="00B06DB8"/>
    <w:rsid w:val="00B105C1"/>
    <w:rsid w:val="00B1294C"/>
    <w:rsid w:val="00B15449"/>
    <w:rsid w:val="00B2085C"/>
    <w:rsid w:val="00B22ACA"/>
    <w:rsid w:val="00B22DF7"/>
    <w:rsid w:val="00B26889"/>
    <w:rsid w:val="00B3323B"/>
    <w:rsid w:val="00B37B9B"/>
    <w:rsid w:val="00B5477F"/>
    <w:rsid w:val="00B55B49"/>
    <w:rsid w:val="00B64F17"/>
    <w:rsid w:val="00B730FE"/>
    <w:rsid w:val="00B770F9"/>
    <w:rsid w:val="00B77ECF"/>
    <w:rsid w:val="00B817CE"/>
    <w:rsid w:val="00B93086"/>
    <w:rsid w:val="00B97F28"/>
    <w:rsid w:val="00BA19ED"/>
    <w:rsid w:val="00BA2659"/>
    <w:rsid w:val="00BA4B8D"/>
    <w:rsid w:val="00BA60BE"/>
    <w:rsid w:val="00BA7FC2"/>
    <w:rsid w:val="00BB25CD"/>
    <w:rsid w:val="00BB3015"/>
    <w:rsid w:val="00BC0F7D"/>
    <w:rsid w:val="00BC1127"/>
    <w:rsid w:val="00BD4F95"/>
    <w:rsid w:val="00BD7D31"/>
    <w:rsid w:val="00BE3255"/>
    <w:rsid w:val="00BE53DB"/>
    <w:rsid w:val="00BE7F07"/>
    <w:rsid w:val="00BF128E"/>
    <w:rsid w:val="00C00C67"/>
    <w:rsid w:val="00C039DF"/>
    <w:rsid w:val="00C05161"/>
    <w:rsid w:val="00C074DD"/>
    <w:rsid w:val="00C1496A"/>
    <w:rsid w:val="00C15294"/>
    <w:rsid w:val="00C22B28"/>
    <w:rsid w:val="00C2353D"/>
    <w:rsid w:val="00C33079"/>
    <w:rsid w:val="00C3555E"/>
    <w:rsid w:val="00C4468C"/>
    <w:rsid w:val="00C45231"/>
    <w:rsid w:val="00C551FF"/>
    <w:rsid w:val="00C565E5"/>
    <w:rsid w:val="00C70AA0"/>
    <w:rsid w:val="00C72833"/>
    <w:rsid w:val="00C80F1D"/>
    <w:rsid w:val="00C827E8"/>
    <w:rsid w:val="00C91962"/>
    <w:rsid w:val="00C935C7"/>
    <w:rsid w:val="00C93F40"/>
    <w:rsid w:val="00CA087A"/>
    <w:rsid w:val="00CA2757"/>
    <w:rsid w:val="00CA3BBA"/>
    <w:rsid w:val="00CA3D0C"/>
    <w:rsid w:val="00CA3DD7"/>
    <w:rsid w:val="00CA53EA"/>
    <w:rsid w:val="00CC5890"/>
    <w:rsid w:val="00CD57B2"/>
    <w:rsid w:val="00CE73B5"/>
    <w:rsid w:val="00CF098F"/>
    <w:rsid w:val="00D13E32"/>
    <w:rsid w:val="00D316FF"/>
    <w:rsid w:val="00D34633"/>
    <w:rsid w:val="00D37B82"/>
    <w:rsid w:val="00D411DA"/>
    <w:rsid w:val="00D45A36"/>
    <w:rsid w:val="00D557F8"/>
    <w:rsid w:val="00D56E9C"/>
    <w:rsid w:val="00D572FC"/>
    <w:rsid w:val="00D57972"/>
    <w:rsid w:val="00D601F2"/>
    <w:rsid w:val="00D62734"/>
    <w:rsid w:val="00D6429D"/>
    <w:rsid w:val="00D675A9"/>
    <w:rsid w:val="00D71803"/>
    <w:rsid w:val="00D730BF"/>
    <w:rsid w:val="00D738D6"/>
    <w:rsid w:val="00D755EB"/>
    <w:rsid w:val="00D75D35"/>
    <w:rsid w:val="00D76048"/>
    <w:rsid w:val="00D82E6F"/>
    <w:rsid w:val="00D86256"/>
    <w:rsid w:val="00D87E00"/>
    <w:rsid w:val="00D9134D"/>
    <w:rsid w:val="00D950B6"/>
    <w:rsid w:val="00D97FD8"/>
    <w:rsid w:val="00DA63A0"/>
    <w:rsid w:val="00DA7A03"/>
    <w:rsid w:val="00DB1818"/>
    <w:rsid w:val="00DC0F8D"/>
    <w:rsid w:val="00DC309B"/>
    <w:rsid w:val="00DC4DA2"/>
    <w:rsid w:val="00DD3657"/>
    <w:rsid w:val="00DD4C17"/>
    <w:rsid w:val="00DD4EF6"/>
    <w:rsid w:val="00DD74A5"/>
    <w:rsid w:val="00DE494D"/>
    <w:rsid w:val="00DE6813"/>
    <w:rsid w:val="00DF1347"/>
    <w:rsid w:val="00DF2176"/>
    <w:rsid w:val="00DF2B1F"/>
    <w:rsid w:val="00DF53CC"/>
    <w:rsid w:val="00DF5D0A"/>
    <w:rsid w:val="00DF62CD"/>
    <w:rsid w:val="00E009D9"/>
    <w:rsid w:val="00E01711"/>
    <w:rsid w:val="00E16509"/>
    <w:rsid w:val="00E23323"/>
    <w:rsid w:val="00E254F2"/>
    <w:rsid w:val="00E42506"/>
    <w:rsid w:val="00E44582"/>
    <w:rsid w:val="00E51D50"/>
    <w:rsid w:val="00E70F22"/>
    <w:rsid w:val="00E7583C"/>
    <w:rsid w:val="00E77645"/>
    <w:rsid w:val="00E86E35"/>
    <w:rsid w:val="00E976E7"/>
    <w:rsid w:val="00EA07CD"/>
    <w:rsid w:val="00EA15B0"/>
    <w:rsid w:val="00EA5EA7"/>
    <w:rsid w:val="00EB5E3B"/>
    <w:rsid w:val="00EC4A25"/>
    <w:rsid w:val="00EC5159"/>
    <w:rsid w:val="00ED2B32"/>
    <w:rsid w:val="00ED62AC"/>
    <w:rsid w:val="00EE4567"/>
    <w:rsid w:val="00EE7846"/>
    <w:rsid w:val="00EF608C"/>
    <w:rsid w:val="00F025A2"/>
    <w:rsid w:val="00F04712"/>
    <w:rsid w:val="00F07C7A"/>
    <w:rsid w:val="00F13360"/>
    <w:rsid w:val="00F1535D"/>
    <w:rsid w:val="00F22EC7"/>
    <w:rsid w:val="00F26F03"/>
    <w:rsid w:val="00F321EB"/>
    <w:rsid w:val="00F325C8"/>
    <w:rsid w:val="00F34BBE"/>
    <w:rsid w:val="00F37F5B"/>
    <w:rsid w:val="00F50CB8"/>
    <w:rsid w:val="00F544A8"/>
    <w:rsid w:val="00F607FE"/>
    <w:rsid w:val="00F6097D"/>
    <w:rsid w:val="00F62EF3"/>
    <w:rsid w:val="00F653B8"/>
    <w:rsid w:val="00F70A57"/>
    <w:rsid w:val="00F76889"/>
    <w:rsid w:val="00F77E67"/>
    <w:rsid w:val="00F826E9"/>
    <w:rsid w:val="00F8369B"/>
    <w:rsid w:val="00F9008D"/>
    <w:rsid w:val="00F9058A"/>
    <w:rsid w:val="00F95AC0"/>
    <w:rsid w:val="00FA1266"/>
    <w:rsid w:val="00FA45B9"/>
    <w:rsid w:val="00FC1192"/>
    <w:rsid w:val="00FC12E3"/>
    <w:rsid w:val="00FC3176"/>
    <w:rsid w:val="00FD055A"/>
    <w:rsid w:val="00FD69EA"/>
    <w:rsid w:val="040A66A1"/>
    <w:rsid w:val="0444A8B2"/>
    <w:rsid w:val="054CCF23"/>
    <w:rsid w:val="0B99D027"/>
    <w:rsid w:val="0BA99979"/>
    <w:rsid w:val="0CC39B58"/>
    <w:rsid w:val="0EE13A3B"/>
    <w:rsid w:val="1449196B"/>
    <w:rsid w:val="1853707A"/>
    <w:rsid w:val="200FDC2A"/>
    <w:rsid w:val="2309995D"/>
    <w:rsid w:val="252EF2F5"/>
    <w:rsid w:val="284FF960"/>
    <w:rsid w:val="2E0E2FFD"/>
    <w:rsid w:val="2FE6CC5E"/>
    <w:rsid w:val="3051838E"/>
    <w:rsid w:val="31C84C3D"/>
    <w:rsid w:val="3691CA36"/>
    <w:rsid w:val="36C0DA17"/>
    <w:rsid w:val="3B2C1E0F"/>
    <w:rsid w:val="3B2F6D23"/>
    <w:rsid w:val="401E72DC"/>
    <w:rsid w:val="403BDA93"/>
    <w:rsid w:val="42E98DE3"/>
    <w:rsid w:val="44B66E03"/>
    <w:rsid w:val="4A8EC5A8"/>
    <w:rsid w:val="4C2A9609"/>
    <w:rsid w:val="4CD1C03D"/>
    <w:rsid w:val="4EB6B1F9"/>
    <w:rsid w:val="52F33B19"/>
    <w:rsid w:val="550247C0"/>
    <w:rsid w:val="571BF76F"/>
    <w:rsid w:val="57949D9B"/>
    <w:rsid w:val="5BC4D506"/>
    <w:rsid w:val="5F581721"/>
    <w:rsid w:val="620E46DD"/>
    <w:rsid w:val="62EE8597"/>
    <w:rsid w:val="63AA173E"/>
    <w:rsid w:val="63E7F064"/>
    <w:rsid w:val="6545E79F"/>
    <w:rsid w:val="65F6FB38"/>
    <w:rsid w:val="678CDDA4"/>
    <w:rsid w:val="67FBE2C4"/>
    <w:rsid w:val="6B87EE38"/>
    <w:rsid w:val="6E7674C5"/>
    <w:rsid w:val="749214F3"/>
    <w:rsid w:val="7A7B2876"/>
    <w:rsid w:val="7D76A0FD"/>
    <w:rsid w:val="7DA20BDB"/>
    <w:rsid w:val="7DCF245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271CFDD3-7F32-4870-B47C-6F0DBC3BC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475D03"/>
    <w:rPr>
      <w:b/>
      <w:bCs/>
    </w:rPr>
  </w:style>
  <w:style w:type="character" w:customStyle="1" w:styleId="CommentSubjectChar">
    <w:name w:val="Comment Subject Char"/>
    <w:basedOn w:val="CommentTextChar"/>
    <w:link w:val="CommentSubject"/>
    <w:rsid w:val="00475D03"/>
    <w:rPr>
      <w:b/>
      <w:bCs/>
      <w:lang w:eastAsia="en-US"/>
    </w:rPr>
  </w:style>
  <w:style w:type="paragraph" w:customStyle="1" w:styleId="Style1">
    <w:name w:val="Style1"/>
    <w:basedOn w:val="ListParagraph"/>
    <w:link w:val="Style1Char"/>
    <w:qFormat/>
    <w:rsid w:val="00AE3C38"/>
    <w:pPr>
      <w:numPr>
        <w:numId w:val="16"/>
      </w:numPr>
      <w:contextualSpacing w:val="0"/>
    </w:pPr>
    <w:rPr>
      <w:rFonts w:eastAsia="DengXian"/>
      <w:color w:val="000000"/>
      <w:sz w:val="20"/>
      <w:szCs w:val="20"/>
      <w:lang w:val="en-GB" w:eastAsia="ja-JP"/>
    </w:rPr>
  </w:style>
  <w:style w:type="character" w:customStyle="1" w:styleId="Style1Char">
    <w:name w:val="Style1 Char"/>
    <w:basedOn w:val="DefaultParagraphFont"/>
    <w:link w:val="Style1"/>
    <w:rsid w:val="00AE3C38"/>
    <w:rPr>
      <w:rFonts w:eastAsia="DengXian"/>
      <w:color w:val="000000"/>
      <w:lang w:eastAsia="ja-JP"/>
    </w:rPr>
  </w:style>
  <w:style w:type="character" w:customStyle="1" w:styleId="NOChar">
    <w:name w:val="NO Char"/>
    <w:rsid w:val="00AD1EB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RBI5PAMIO524-1616901215-8898</_dlc_DocId>
    <_dlc_DocIdUrl xmlns="71c5aaf6-e6ce-465b-b873-5148d2a4c105">
      <Url>https://nokia.sharepoint.com/sites/gxp/_layouts/15/DocIdRedir.aspx?ID=RBI5PAMIO524-1616901215-8898</Url>
      <Description>RBI5PAMIO524-1616901215-8898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DD995C-5FD6-4834-A1F7-2A3487990300}">
  <ds:schemaRefs>
    <ds:schemaRef ds:uri="Microsoft.SharePoint.Taxonomy.ContentTypeSync"/>
  </ds:schemaRefs>
</ds:datastoreItem>
</file>

<file path=customXml/itemProps2.xml><?xml version="1.0" encoding="utf-8"?>
<ds:datastoreItem xmlns:ds="http://schemas.openxmlformats.org/officeDocument/2006/customXml" ds:itemID="{EB292855-9756-4DD4-A67A-795054CFAF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customXml/itemProps4.xml><?xml version="1.0" encoding="utf-8"?>
<ds:datastoreItem xmlns:ds="http://schemas.openxmlformats.org/officeDocument/2006/customXml" ds:itemID="{EB018B06-0927-478C-9759-250C6514B10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51F1CEB2-321F-4741-B2C7-F4A9D9CF2BD4}">
  <ds:schemaRefs>
    <ds:schemaRef ds:uri="http://schemas.microsoft.com/sharepoint/events"/>
  </ds:schemaRefs>
</ds:datastoreItem>
</file>

<file path=customXml/itemProps6.xml><?xml version="1.0" encoding="utf-8"?>
<ds:datastoreItem xmlns:ds="http://schemas.openxmlformats.org/officeDocument/2006/customXml" ds:itemID="{3A964B61-E093-4A6D-89DA-E5F8B7989663}">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92</TotalTime>
  <Pages>10</Pages>
  <Words>2245</Words>
  <Characters>12803</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15018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Nokia-TC</cp:lastModifiedBy>
  <cp:revision>50</cp:revision>
  <cp:lastPrinted>2019-02-25T23:05:00Z</cp:lastPrinted>
  <dcterms:created xsi:type="dcterms:W3CDTF">2024-02-02T18:24:00Z</dcterms:created>
  <dcterms:modified xsi:type="dcterms:W3CDTF">2024-03-01T09:13:00Z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235d4803-7d48-4817-b5e3-edbd8bf391a5</vt:lpwstr>
  </property>
  <property fmtid="{D5CDD505-2E9C-101B-9397-08002B2CF9AE}" pid="4" name="MediaServiceImageTags">
    <vt:lpwstr/>
  </property>
</Properties>
</file>